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5A861" w:rsidR="001E41F3" w:rsidRPr="0007000D" w:rsidRDefault="001E41F3">
      <w:pPr>
        <w:pStyle w:val="CRCoverPage"/>
        <w:tabs>
          <w:tab w:val="right" w:pos="9639"/>
        </w:tabs>
        <w:spacing w:after="0"/>
        <w:rPr>
          <w:b/>
          <w:i/>
          <w:noProof/>
          <w:sz w:val="28"/>
        </w:rPr>
      </w:pPr>
      <w:r w:rsidRPr="0007000D">
        <w:rPr>
          <w:b/>
          <w:noProof/>
          <w:sz w:val="24"/>
        </w:rPr>
        <w:t>3GPP T</w:t>
      </w:r>
      <w:r w:rsidRPr="002A40B2">
        <w:rPr>
          <w:b/>
          <w:noProof/>
          <w:sz w:val="24"/>
        </w:rPr>
        <w:t>SG-</w:t>
      </w:r>
      <w:r w:rsidR="009F74B7" w:rsidRPr="002A40B2">
        <w:rPr>
          <w:b/>
          <w:noProof/>
          <w:sz w:val="24"/>
        </w:rPr>
        <w:fldChar w:fldCharType="begin"/>
      </w:r>
      <w:r w:rsidR="009F74B7" w:rsidRPr="002A40B2">
        <w:rPr>
          <w:b/>
          <w:noProof/>
          <w:sz w:val="24"/>
        </w:rPr>
        <w:instrText xml:space="preserve"> DOCPROPERTY  TSG/WGRef  \* MERGEFORMAT </w:instrText>
      </w:r>
      <w:r w:rsidR="009F74B7" w:rsidRPr="002A40B2">
        <w:rPr>
          <w:b/>
          <w:noProof/>
          <w:sz w:val="24"/>
        </w:rPr>
        <w:fldChar w:fldCharType="separate"/>
      </w:r>
      <w:r w:rsidR="003609EF" w:rsidRPr="002A40B2">
        <w:rPr>
          <w:b/>
          <w:noProof/>
          <w:sz w:val="24"/>
        </w:rPr>
        <w:t>WG</w:t>
      </w:r>
      <w:r w:rsidR="009F74B7" w:rsidRPr="002A40B2">
        <w:rPr>
          <w:b/>
          <w:noProof/>
          <w:sz w:val="24"/>
        </w:rPr>
        <w:fldChar w:fldCharType="end"/>
      </w:r>
      <w:r w:rsidR="00CD61B0" w:rsidRPr="002A40B2">
        <w:rPr>
          <w:b/>
          <w:noProof/>
          <w:sz w:val="24"/>
        </w:rPr>
        <w:t xml:space="preserve"> </w:t>
      </w:r>
      <w:r w:rsidR="002A40B2" w:rsidRPr="002A40B2">
        <w:rPr>
          <w:b/>
          <w:noProof/>
          <w:sz w:val="24"/>
        </w:rPr>
        <w:t>SA4-(AH) MBS SWG post 132</w:t>
      </w:r>
      <w:r w:rsidRPr="0007000D">
        <w:rPr>
          <w:b/>
          <w:i/>
          <w:noProof/>
          <w:sz w:val="28"/>
        </w:rPr>
        <w:tab/>
      </w:r>
      <w:r w:rsidR="002A40B2" w:rsidRPr="002A40B2">
        <w:rPr>
          <w:b/>
          <w:i/>
          <w:noProof/>
          <w:sz w:val="28"/>
        </w:rPr>
        <w:t>S4aI250088</w:t>
      </w:r>
    </w:p>
    <w:p w14:paraId="7CB45193" w14:textId="3E900A6F"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2A40B2">
        <w:rPr>
          <w:rFonts w:hint="eastAsia"/>
          <w:b/>
          <w:noProof/>
          <w:sz w:val="24"/>
          <w:lang w:eastAsia="zh-CN"/>
        </w:rPr>
        <w:t>Ju</w:t>
      </w:r>
      <w:r w:rsidR="002A40B2">
        <w:rPr>
          <w:b/>
          <w:noProof/>
          <w:sz w:val="24"/>
        </w:rPr>
        <w:t>ne</w:t>
      </w:r>
      <w:r w:rsidR="009C46E2" w:rsidRPr="0007000D">
        <w:rPr>
          <w:rFonts w:eastAsia="Arial Unicode MS" w:cs="Arial"/>
          <w:b/>
          <w:bCs/>
          <w:sz w:val="24"/>
        </w:rPr>
        <w:t xml:space="preserve"> </w:t>
      </w:r>
      <w:r w:rsidR="002A40B2">
        <w:rPr>
          <w:rFonts w:eastAsia="Arial Unicode MS" w:cs="Arial"/>
          <w:b/>
          <w:bCs/>
          <w:sz w:val="24"/>
        </w:rPr>
        <w:t>5</w:t>
      </w:r>
      <w:r w:rsidR="00CD61B0" w:rsidRPr="0007000D">
        <w:rPr>
          <w:rFonts w:eastAsia="Arial Unicode MS" w:cs="Arial"/>
          <w:b/>
          <w:bCs/>
          <w:sz w:val="24"/>
        </w:rPr>
        <w:t xml:space="preserve"> – </w:t>
      </w:r>
      <w:r w:rsidR="002A40B2">
        <w:rPr>
          <w:rFonts w:eastAsia="Arial Unicode MS" w:cs="Arial"/>
          <w:b/>
          <w:bCs/>
          <w:sz w:val="24"/>
        </w:rPr>
        <w:t xml:space="preserve">July </w:t>
      </w:r>
      <w:r w:rsidR="00D57427" w:rsidRPr="0007000D">
        <w:rPr>
          <w:rFonts w:eastAsia="Arial Unicode MS" w:cs="Arial"/>
          <w:b/>
          <w:bCs/>
          <w:sz w:val="24"/>
        </w:rPr>
        <w:t>1</w:t>
      </w:r>
      <w:r w:rsidR="002A40B2">
        <w:rPr>
          <w:rFonts w:eastAsia="Arial Unicode MS" w:cs="Arial"/>
          <w:b/>
          <w:bCs/>
          <w:sz w:val="24"/>
        </w:rPr>
        <w:t>0</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(revision of S</w:t>
      </w:r>
      <w:r w:rsidR="00D57427" w:rsidRPr="0007000D">
        <w:rPr>
          <w:rFonts w:cs="Arial"/>
          <w:b/>
          <w:bCs/>
          <w:color w:val="0000FF"/>
        </w:rPr>
        <w:t>4</w:t>
      </w:r>
      <w:r w:rsidR="00CD61B0" w:rsidRPr="0007000D">
        <w:rPr>
          <w:rFonts w:cs="Arial"/>
          <w:b/>
          <w:bCs/>
          <w:color w:val="0000FF"/>
        </w:rPr>
        <w:t>-2</w:t>
      </w:r>
      <w:r w:rsidR="00D57427" w:rsidRPr="0007000D">
        <w:rPr>
          <w:rFonts w:cs="Arial"/>
          <w:b/>
          <w:bCs/>
          <w:color w:val="0000FF"/>
        </w:rPr>
        <w:t>5</w:t>
      </w:r>
      <w:r w:rsidRPr="0007000D">
        <w:rPr>
          <w:rFonts w:cs="Arial"/>
          <w:b/>
          <w:bCs/>
          <w:color w:val="0000FF"/>
        </w:rPr>
        <w:t>0</w:t>
      </w:r>
      <w:r w:rsidR="00DA5B47">
        <w:rPr>
          <w:rFonts w:cs="Arial"/>
          <w:b/>
          <w:bCs/>
          <w:color w:val="0000FF"/>
        </w:rPr>
        <w:t>660</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321FCD6C" w:rsidR="001E41F3" w:rsidRPr="0007000D" w:rsidRDefault="00DA5B47" w:rsidP="00E13F3D">
            <w:pPr>
              <w:pStyle w:val="CRCoverPage"/>
              <w:spacing w:after="0"/>
              <w:jc w:val="center"/>
              <w:rPr>
                <w:b/>
                <w:noProof/>
              </w:rPr>
            </w:pPr>
            <w:r w:rsidRPr="002A40B2">
              <w:rPr>
                <w:b/>
                <w:noProof/>
                <w:sz w:val="28"/>
              </w:rPr>
              <w:t>3</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44A32BAF"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07000D" w:rsidRPr="0007000D">
              <w:rPr>
                <w:b/>
                <w:noProof/>
                <w:sz w:val="28"/>
              </w:rPr>
              <w:t>3</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D6C9" w:rsidR="001E41F3" w:rsidRPr="0007000D" w:rsidRDefault="009D253B">
            <w:pPr>
              <w:pStyle w:val="CRCoverPage"/>
              <w:spacing w:after="0"/>
              <w:ind w:left="100"/>
              <w:rPr>
                <w:noProof/>
              </w:rPr>
            </w:pPr>
            <w:r>
              <w:rPr>
                <w:noProof/>
              </w:rPr>
              <w:t>3.3, 5.2.7.1,</w:t>
            </w:r>
            <w:r w:rsidR="00B03671">
              <w:rPr>
                <w:noProof/>
              </w:rPr>
              <w:t xml:space="preserve"> 5.3.2.1,</w:t>
            </w:r>
            <w:r>
              <w:rPr>
                <w:noProof/>
              </w:rPr>
              <w:t xml:space="preserve"> 5.4.3, 5.5.3, 8.7.3.1, </w:t>
            </w:r>
            <w:r w:rsidR="00B03671">
              <w:rPr>
                <w:noProof/>
              </w:rPr>
              <w:t xml:space="preserve">9.2.3.1, </w:t>
            </w:r>
            <w:r>
              <w:rPr>
                <w:noProof/>
              </w:rPr>
              <w:t>9.3.3.1, 11.3.1.2, 11.3.2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6CE" w14:textId="77777777" w:rsidR="008863B9" w:rsidRDefault="00273A8B">
            <w:pPr>
              <w:pStyle w:val="CRCoverPage"/>
              <w:spacing w:after="0"/>
              <w:ind w:left="100"/>
              <w:rPr>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p w14:paraId="6ACA4173" w14:textId="00A0BDE8" w:rsidR="00C12DFA" w:rsidRPr="0007000D" w:rsidRDefault="002A40B2">
            <w:pPr>
              <w:pStyle w:val="CRCoverPage"/>
              <w:spacing w:after="0"/>
              <w:ind w:left="100"/>
              <w:rPr>
                <w:noProof/>
                <w:lang w:eastAsia="zh-CN"/>
              </w:rPr>
            </w:pPr>
            <w:r w:rsidRPr="002A40B2">
              <w:rPr>
                <w:noProof/>
                <w:lang w:eastAsia="zh-CN"/>
              </w:rPr>
              <w:t>SA4-(AH) MBS SWG post 132</w:t>
            </w:r>
            <w:r>
              <w:rPr>
                <w:noProof/>
                <w:lang w:eastAsia="zh-CN"/>
              </w:rPr>
              <w:t>: merge the agreed S4-251117</w:t>
            </w:r>
            <w:r w:rsidR="00B95DC1">
              <w:rPr>
                <w:noProof/>
                <w:lang w:eastAsia="zh-CN"/>
              </w:rPr>
              <w:t xml:space="preserve"> from SA4#132</w:t>
            </w:r>
            <w:r>
              <w:rPr>
                <w:noProof/>
                <w:lang w:eastAsia="zh-CN"/>
              </w:rPr>
              <w:t>.</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082C0695" w14:textId="77777777" w:rsidR="00DA5B47" w:rsidRDefault="00DA5B47" w:rsidP="00DA5B47">
      <w:pPr>
        <w:pStyle w:val="1"/>
        <w:rPr>
          <w:lang w:eastAsia="en-GB"/>
        </w:rPr>
      </w:pPr>
      <w:bookmarkStart w:id="2" w:name="_Toc129708873"/>
      <w:bookmarkStart w:id="3" w:name="_Toc193793928"/>
      <w:bookmarkStart w:id="4" w:name="_Toc68899508"/>
      <w:bookmarkStart w:id="5" w:name="_Toc71214259"/>
      <w:bookmarkStart w:id="6" w:name="_Toc71721933"/>
      <w:bookmarkStart w:id="7" w:name="_Toc74858985"/>
      <w:bookmarkStart w:id="8" w:name="_Toc146626856"/>
      <w:bookmarkStart w:id="9" w:name="_Toc193793971"/>
      <w:bookmarkStart w:id="10" w:name="_Toc193793924"/>
      <w:bookmarkEnd w:id="1"/>
      <w:r>
        <w:t>2</w:t>
      </w:r>
      <w:r>
        <w:tab/>
        <w:t>References</w:t>
      </w:r>
      <w:bookmarkEnd w:id="10"/>
    </w:p>
    <w:p w14:paraId="1C0541D2" w14:textId="77777777" w:rsidR="00DA5B47" w:rsidRDefault="00DA5B47" w:rsidP="00DA5B47">
      <w:r>
        <w:t>The following documents contain provisions which, through reference in this text, constitute provisions of the present document.</w:t>
      </w:r>
    </w:p>
    <w:p w14:paraId="10BAD7E7" w14:textId="77777777" w:rsidR="00DA5B47" w:rsidRDefault="00DA5B47" w:rsidP="00DA5B47">
      <w:pPr>
        <w:pStyle w:val="B1"/>
      </w:pPr>
      <w:r>
        <w:t>•</w:t>
      </w:r>
      <w:r>
        <w:tab/>
        <w:t>References are either specific (identified by date of publication, edition number, version number, etc.) or non</w:t>
      </w:r>
      <w:r>
        <w:noBreakHyphen/>
        <w:t>specific.</w:t>
      </w:r>
    </w:p>
    <w:p w14:paraId="6AF97EC0" w14:textId="77777777" w:rsidR="00DA5B47" w:rsidRDefault="00DA5B47" w:rsidP="00DA5B47">
      <w:pPr>
        <w:pStyle w:val="B1"/>
      </w:pPr>
      <w:r>
        <w:t>•</w:t>
      </w:r>
      <w:r>
        <w:tab/>
        <w:t>For a specific reference, subsequent revisions do not apply.</w:t>
      </w:r>
    </w:p>
    <w:p w14:paraId="008070AF" w14:textId="77777777" w:rsidR="00DA5B47" w:rsidRDefault="00DA5B47" w:rsidP="00DA5B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6F9076" w14:textId="77777777" w:rsidR="00DA5B47" w:rsidRDefault="00DA5B47" w:rsidP="00DA5B47">
      <w:pPr>
        <w:pStyle w:val="EX"/>
      </w:pPr>
      <w:r>
        <w:t>[1]</w:t>
      </w:r>
      <w:r>
        <w:tab/>
        <w:t>3GPP TR 21.905: "Vocabulary for 3GPP Specifications".</w:t>
      </w:r>
    </w:p>
    <w:p w14:paraId="0505E320" w14:textId="77777777" w:rsidR="00DA5B47" w:rsidRDefault="00DA5B47" w:rsidP="00DA5B47">
      <w:pPr>
        <w:pStyle w:val="EX"/>
      </w:pPr>
      <w:bookmarkStart w:id="11" w:name="definitions"/>
      <w:bookmarkEnd w:id="11"/>
      <w:r>
        <w:t>[2]</w:t>
      </w:r>
      <w:r>
        <w:tab/>
        <w:t>3GPP TS 23.501: "System architecture for the 5G System (5GS)".</w:t>
      </w:r>
    </w:p>
    <w:p w14:paraId="4DE702EA" w14:textId="77777777" w:rsidR="00DA5B47" w:rsidRDefault="00DA5B47" w:rsidP="00DA5B47">
      <w:pPr>
        <w:pStyle w:val="EX"/>
      </w:pPr>
      <w:r>
        <w:t>[3]</w:t>
      </w:r>
      <w:r>
        <w:tab/>
        <w:t>3GPP TS 23.502: "Procedures for the 5G System (5GS); Stage 2".</w:t>
      </w:r>
    </w:p>
    <w:p w14:paraId="32679F01" w14:textId="77777777" w:rsidR="00DA5B47" w:rsidRDefault="00DA5B47" w:rsidP="00DA5B47">
      <w:pPr>
        <w:pStyle w:val="EX"/>
      </w:pPr>
      <w:r>
        <w:t>[4]</w:t>
      </w:r>
      <w:r>
        <w:tab/>
        <w:t>3GPP TS 26.501: "5G Media Streaming (5GMS); General description and architecture".</w:t>
      </w:r>
    </w:p>
    <w:p w14:paraId="4C4BB497" w14:textId="77777777" w:rsidR="00DA5B47" w:rsidRDefault="00DA5B47" w:rsidP="00DA5B47">
      <w:pPr>
        <w:pStyle w:val="EX"/>
      </w:pPr>
      <w:r>
        <w:t>[5]</w:t>
      </w:r>
      <w:r>
        <w:tab/>
        <w:t>3GPP TS 26.506: "5G Real-time Media Communication Architecture (Stage 2)".</w:t>
      </w:r>
    </w:p>
    <w:p w14:paraId="0F5BECC9" w14:textId="77777777" w:rsidR="00DA5B47" w:rsidRDefault="00DA5B47" w:rsidP="00DA5B47">
      <w:pPr>
        <w:pStyle w:val="EX"/>
      </w:pPr>
      <w:r>
        <w:t>[6]</w:t>
      </w:r>
      <w:r>
        <w:tab/>
        <w:t>3GPP TS 26.512: "5G Media Streaming (5GMS); Protocols".</w:t>
      </w:r>
    </w:p>
    <w:p w14:paraId="54978C06" w14:textId="77777777" w:rsidR="00DA5B47" w:rsidRDefault="00DA5B47" w:rsidP="00DA5B47">
      <w:pPr>
        <w:pStyle w:val="EX"/>
      </w:pPr>
      <w:r>
        <w:t>[7]</w:t>
      </w:r>
      <w:r>
        <w:tab/>
        <w:t>3GPP TS 26.113: "Real-Time Media Communication; Protocols and APIs".</w:t>
      </w:r>
    </w:p>
    <w:p w14:paraId="54E39413" w14:textId="77777777" w:rsidR="00DA5B47" w:rsidRDefault="00DA5B47" w:rsidP="00DA5B47">
      <w:pPr>
        <w:pStyle w:val="EX"/>
      </w:pPr>
      <w:r>
        <w:t>[8]</w:t>
      </w:r>
      <w:r>
        <w:tab/>
        <w:t>3GPP TS 26.247: "Transparent end-to-end Packet-switched Streaming Service (PSS); Progressive Download and Dynamic Adaptive Streaming over HTTP (3GP-DASH)".</w:t>
      </w:r>
    </w:p>
    <w:p w14:paraId="39B48B33" w14:textId="77777777" w:rsidR="00DA5B47" w:rsidRDefault="00DA5B47" w:rsidP="00DA5B47">
      <w:pPr>
        <w:pStyle w:val="EX"/>
      </w:pPr>
      <w:r>
        <w:t>[9]</w:t>
      </w:r>
      <w:r>
        <w:tab/>
        <w:t>3GPP TS 26.118: "Virtual Reality (VR) profiles for streaming applications".</w:t>
      </w:r>
    </w:p>
    <w:p w14:paraId="5E4CE563" w14:textId="77777777" w:rsidR="00DA5B47" w:rsidRDefault="00DA5B47" w:rsidP="00DA5B47">
      <w:pPr>
        <w:pStyle w:val="EX"/>
      </w:pPr>
      <w:r>
        <w:t>[10]</w:t>
      </w:r>
      <w:r>
        <w:tab/>
        <w:t>ITU-T Recommendation X.509 (2005) | ISO/IEC 9594-8:2005: "Information Technology – Open Systems Interconnection – The Directory: Public-key and attribute certificate frameworks".</w:t>
      </w:r>
    </w:p>
    <w:p w14:paraId="4708FA34" w14:textId="77777777" w:rsidR="00DA5B47" w:rsidRDefault="00DA5B47" w:rsidP="00DA5B47">
      <w:pPr>
        <w:pStyle w:val="EX"/>
      </w:pPr>
      <w:r>
        <w:t>[11]</w:t>
      </w:r>
      <w:r>
        <w:tab/>
        <w:t>IETF RFC 5280: "Internet X.509 Public Key Infrastructure Certificate and Certificate Revocation List (CRL) Profile", May 2008.</w:t>
      </w:r>
    </w:p>
    <w:p w14:paraId="3E7384AB" w14:textId="77777777" w:rsidR="00DA5B47" w:rsidRDefault="00DA5B47" w:rsidP="00DA5B47">
      <w:pPr>
        <w:pStyle w:val="EX"/>
      </w:pPr>
      <w:r>
        <w:t>[12]</w:t>
      </w:r>
      <w:r>
        <w:tab/>
        <w:t>IETF RFC 7468: "Textual Encodings of PKIX, PKCS, and CMS Structures", April 2015.</w:t>
      </w:r>
    </w:p>
    <w:p w14:paraId="70B55D8C" w14:textId="77777777" w:rsidR="00DA5B47" w:rsidRDefault="00DA5B47" w:rsidP="00DA5B47">
      <w:pPr>
        <w:pStyle w:val="EX"/>
      </w:pPr>
      <w:r>
        <w:t>[13]</w:t>
      </w:r>
      <w:r>
        <w:tab/>
        <w:t>3GPP TS 23.558: "Architecture for enabling edge applications".</w:t>
      </w:r>
    </w:p>
    <w:p w14:paraId="78D2C45C" w14:textId="77777777" w:rsidR="00DA5B47" w:rsidRDefault="00DA5B47" w:rsidP="00DA5B47">
      <w:pPr>
        <w:pStyle w:val="EX"/>
      </w:pPr>
      <w:r>
        <w:t>[14]</w:t>
      </w:r>
      <w:r>
        <w:tab/>
        <w:t>3GPP TS 24.558: "Enabling Edge Applications; Protocol specification".</w:t>
      </w:r>
    </w:p>
    <w:p w14:paraId="48C3EB0B" w14:textId="77777777" w:rsidR="00DA5B47" w:rsidRDefault="00DA5B47" w:rsidP="00DA5B47">
      <w:pPr>
        <w:pStyle w:val="EX"/>
      </w:pPr>
      <w:r>
        <w:t>[15]</w:t>
      </w:r>
      <w:r>
        <w:tab/>
        <w:t>3GPP TS 29.558: "Enabling Edge Applications; Application Programming Interface (API) specification; Stage 3".</w:t>
      </w:r>
    </w:p>
    <w:p w14:paraId="1F1CD4F2" w14:textId="77777777" w:rsidR="00DA5B47" w:rsidRDefault="00DA5B47" w:rsidP="00DA5B47">
      <w:pPr>
        <w:pStyle w:val="EX"/>
      </w:pPr>
      <w:r>
        <w:t>[16]</w:t>
      </w:r>
      <w:r>
        <w:tab/>
        <w:t>3GPP TS 23.003: "Numbering, addressing and identification".</w:t>
      </w:r>
    </w:p>
    <w:p w14:paraId="30221A7D" w14:textId="77777777" w:rsidR="00DA5B47" w:rsidRDefault="00DA5B47" w:rsidP="00DA5B47">
      <w:pPr>
        <w:pStyle w:val="EX"/>
      </w:pPr>
      <w:r>
        <w:t>[17]</w:t>
      </w:r>
      <w:r>
        <w:tab/>
        <w:t>3GPP TS 23.503: "Policy and charging control framework for the 5G System (5GS); Stage 2".</w:t>
      </w:r>
    </w:p>
    <w:p w14:paraId="275EE755" w14:textId="77777777" w:rsidR="00DA5B47" w:rsidRDefault="00DA5B47" w:rsidP="00DA5B47">
      <w:pPr>
        <w:pStyle w:val="EX"/>
      </w:pPr>
      <w:r>
        <w:t>[18]</w:t>
      </w:r>
      <w:r>
        <w:tab/>
        <w:t>3GPP TS 29.514: "5G System; Policy Authorization Service; Stage 3".</w:t>
      </w:r>
    </w:p>
    <w:p w14:paraId="7EDD6B03" w14:textId="77777777" w:rsidR="00DA5B47" w:rsidRDefault="00DA5B47" w:rsidP="00DA5B47">
      <w:pPr>
        <w:pStyle w:val="EX"/>
      </w:pPr>
      <w:r>
        <w:t>[19]</w:t>
      </w:r>
      <w:r>
        <w:tab/>
        <w:t>3GPP TS 29.522: "5G System. Network Exposure Function Northbound APIs; Stage 3".</w:t>
      </w:r>
    </w:p>
    <w:p w14:paraId="0F5F48B4" w14:textId="77777777" w:rsidR="00DA5B47" w:rsidRDefault="00DA5B47" w:rsidP="00DA5B47">
      <w:pPr>
        <w:pStyle w:val="EX"/>
      </w:pPr>
      <w:r>
        <w:t>[20]</w:t>
      </w:r>
      <w:r>
        <w:tab/>
        <w:t>3GPP TS 29.122: "T8 reference point for Northbound APIs".</w:t>
      </w:r>
    </w:p>
    <w:p w14:paraId="5574E98C" w14:textId="77777777" w:rsidR="00DA5B47" w:rsidRDefault="00DA5B47" w:rsidP="00DA5B47">
      <w:pPr>
        <w:pStyle w:val="EX"/>
      </w:pPr>
      <w:r>
        <w:t>[21]</w:t>
      </w:r>
      <w:r>
        <w:tab/>
        <w:t>3GPP TS 27.007: "AT Command set for User Equipment (UE)".</w:t>
      </w:r>
    </w:p>
    <w:p w14:paraId="013076A1" w14:textId="77777777" w:rsidR="00DA5B47" w:rsidRDefault="00DA5B47" w:rsidP="00DA5B47">
      <w:pPr>
        <w:pStyle w:val="EX"/>
      </w:pPr>
      <w:r>
        <w:t>[22]</w:t>
      </w:r>
      <w:r>
        <w:tab/>
        <w:t>3GPP TS 38.321: "NR; Medium Access Control (MAC) protocol specification".</w:t>
      </w:r>
    </w:p>
    <w:p w14:paraId="3B43BF01" w14:textId="77777777" w:rsidR="00DA5B47" w:rsidRDefault="00DA5B47" w:rsidP="00DA5B47">
      <w:pPr>
        <w:pStyle w:val="EX"/>
      </w:pPr>
      <w:r>
        <w:t>[23]</w:t>
      </w:r>
      <w:r>
        <w:tab/>
        <w:t>3GPP TS 36.321: "Evolved Universal Terrestrial Radio Access (E-UTRA); Medium Access Control (MAC) protocol specification".</w:t>
      </w:r>
    </w:p>
    <w:p w14:paraId="31034BE7" w14:textId="77777777" w:rsidR="00DA5B47" w:rsidRDefault="00DA5B47" w:rsidP="00DA5B47">
      <w:pPr>
        <w:pStyle w:val="EX"/>
      </w:pPr>
      <w:r>
        <w:lastRenderedPageBreak/>
        <w:t>[24]</w:t>
      </w:r>
      <w:r>
        <w:tab/>
        <w:t>IETF RFC 9110: "HTTP Semantics", June 2022.</w:t>
      </w:r>
    </w:p>
    <w:p w14:paraId="6683A73F" w14:textId="77777777" w:rsidR="00DA5B47" w:rsidRDefault="00DA5B47" w:rsidP="00DA5B47">
      <w:pPr>
        <w:pStyle w:val="EX"/>
      </w:pPr>
      <w:r>
        <w:t>[25]</w:t>
      </w:r>
      <w:r>
        <w:tab/>
        <w:t>IETF RFC 9111: "HTTP Caching", June 2022.</w:t>
      </w:r>
    </w:p>
    <w:p w14:paraId="63B3FCEB" w14:textId="77777777" w:rsidR="00DA5B47" w:rsidRDefault="00DA5B47" w:rsidP="00DA5B47">
      <w:pPr>
        <w:pStyle w:val="EX"/>
      </w:pPr>
      <w:r>
        <w:t>[26]</w:t>
      </w:r>
      <w:r>
        <w:tab/>
        <w:t>IETF RFC 9112: "HTTP/1.1", June 2022.</w:t>
      </w:r>
    </w:p>
    <w:p w14:paraId="0AFAA5D5" w14:textId="77777777" w:rsidR="00DA5B47" w:rsidRDefault="00DA5B47" w:rsidP="00DA5B47">
      <w:pPr>
        <w:pStyle w:val="EX"/>
      </w:pPr>
      <w:r>
        <w:t>[27]</w:t>
      </w:r>
      <w:r>
        <w:tab/>
        <w:t>IETF RFC 9113: "HTTP/2", June 2022.</w:t>
      </w:r>
    </w:p>
    <w:p w14:paraId="4CB8836B" w14:textId="77777777" w:rsidR="00DA5B47" w:rsidRDefault="00DA5B47" w:rsidP="00DA5B47">
      <w:pPr>
        <w:pStyle w:val="EX"/>
      </w:pPr>
      <w:r>
        <w:t>[28]</w:t>
      </w:r>
      <w:r>
        <w:tab/>
        <w:t>3GPP TS 26.531: "Data Collection and Reporting; General Description and Architecture".</w:t>
      </w:r>
    </w:p>
    <w:p w14:paraId="5D966BB2" w14:textId="77777777" w:rsidR="00DA5B47" w:rsidRDefault="00DA5B47" w:rsidP="00DA5B47">
      <w:pPr>
        <w:pStyle w:val="EX"/>
      </w:pPr>
      <w:r>
        <w:t>[29]</w:t>
      </w:r>
      <w:r>
        <w:tab/>
        <w:t>IETF RFC 8446: "The Transport Layer Security (TLS) Protocol Version 1.3", August 2018.</w:t>
      </w:r>
    </w:p>
    <w:p w14:paraId="6EAE84F8" w14:textId="77777777" w:rsidR="00DA5B47" w:rsidRDefault="00DA5B47" w:rsidP="00DA5B47">
      <w:pPr>
        <w:pStyle w:val="EX"/>
      </w:pPr>
      <w:r>
        <w:t>[30]</w:t>
      </w:r>
      <w:r>
        <w:tab/>
        <w:t>3GPP TS 29.500: "5G System; Technical Realization of Service Based Architecture; Stage 3".</w:t>
      </w:r>
    </w:p>
    <w:p w14:paraId="38302138" w14:textId="77777777" w:rsidR="00DA5B47" w:rsidRDefault="00DA5B47" w:rsidP="00DA5B47">
      <w:pPr>
        <w:pStyle w:val="EX"/>
      </w:pPr>
      <w:r>
        <w:t>[31]</w:t>
      </w:r>
      <w:r>
        <w:tab/>
        <w:t>3GPP TS 29.501: "5G System; Principles and Guidelines for Services Definition; Stage 3".</w:t>
      </w:r>
    </w:p>
    <w:p w14:paraId="29773664" w14:textId="77777777" w:rsidR="00DA5B47" w:rsidRDefault="00DA5B47" w:rsidP="00DA5B47">
      <w:pPr>
        <w:pStyle w:val="EX"/>
      </w:pPr>
      <w:bookmarkStart w:id="12" w:name="_PERM_MCCTEMPBM_CRPT16900000___5"/>
      <w:r>
        <w:t>[32]</w:t>
      </w:r>
      <w:r>
        <w:tab/>
      </w:r>
      <w:proofErr w:type="spellStart"/>
      <w:r>
        <w:t>OpenAPI</w:t>
      </w:r>
      <w:proofErr w:type="spellEnd"/>
      <w:r>
        <w:t>: "</w:t>
      </w:r>
      <w:proofErr w:type="spellStart"/>
      <w:r>
        <w:t>OpenAPI</w:t>
      </w:r>
      <w:proofErr w:type="spellEnd"/>
      <w:r>
        <w:t xml:space="preserve"> 3.0.0 Specification", </w:t>
      </w:r>
      <w:hyperlink r:id="rId16" w:history="1">
        <w:r>
          <w:rPr>
            <w:rStyle w:val="aa"/>
          </w:rPr>
          <w:t>https://github.com/OAI/OpenAPI-Specification/blob/master/versions/3.0.0.md</w:t>
        </w:r>
      </w:hyperlink>
      <w:r>
        <w:t>.</w:t>
      </w:r>
    </w:p>
    <w:bookmarkEnd w:id="12"/>
    <w:p w14:paraId="5D6E5405" w14:textId="77777777" w:rsidR="00DA5B47" w:rsidRDefault="00DA5B47" w:rsidP="00DA5B47">
      <w:pPr>
        <w:pStyle w:val="EX"/>
      </w:pPr>
      <w:r>
        <w:t>[33]</w:t>
      </w:r>
      <w:r>
        <w:tab/>
        <w:t>3GPP TS 29.571: "Common Data Types for Service Based Interfaces; Stage 3".</w:t>
      </w:r>
    </w:p>
    <w:p w14:paraId="6C9A3EC5" w14:textId="77777777" w:rsidR="00DA5B47" w:rsidRDefault="00DA5B47" w:rsidP="00DA5B47">
      <w:pPr>
        <w:pStyle w:val="EX"/>
      </w:pPr>
      <w:r>
        <w:t>[34]</w:t>
      </w:r>
      <w:r>
        <w:tab/>
        <w:t>IETF RFC 3339: "Date and Time on the Internet: Timestamps", July 2002.</w:t>
      </w:r>
    </w:p>
    <w:p w14:paraId="74670E8A" w14:textId="77777777" w:rsidR="00DA5B47" w:rsidRDefault="00DA5B47" w:rsidP="00DA5B47">
      <w:pPr>
        <w:pStyle w:val="EX"/>
      </w:pPr>
      <w:r>
        <w:t>[35]</w:t>
      </w:r>
      <w:r>
        <w:tab/>
        <w:t>IETF RFC 3986: "URI Generic Syntax", June 2005.</w:t>
      </w:r>
    </w:p>
    <w:p w14:paraId="30A5B174" w14:textId="77777777" w:rsidR="00DA5B47" w:rsidRDefault="00DA5B47" w:rsidP="00DA5B47">
      <w:pPr>
        <w:pStyle w:val="EX"/>
      </w:pPr>
      <w:r>
        <w:t>[36]</w:t>
      </w:r>
      <w:r>
        <w:tab/>
        <w:t>Standard ECMA-262, 5.1 Edition: "ECMAScript Language Specification", June 2011.</w:t>
      </w:r>
    </w:p>
    <w:p w14:paraId="5F958994" w14:textId="77777777" w:rsidR="00DA5B47" w:rsidRDefault="00DA5B47" w:rsidP="00DA5B47">
      <w:pPr>
        <w:pStyle w:val="EX"/>
      </w:pPr>
      <w:r>
        <w:t>[37]</w:t>
      </w:r>
      <w:r>
        <w:tab/>
        <w:t>IETF RFC 8259: "The JavaScript Object Notation (JSON) Data Interchange Format", December 2017.</w:t>
      </w:r>
    </w:p>
    <w:p w14:paraId="06CBD5D3" w14:textId="77777777" w:rsidR="00DA5B47" w:rsidRDefault="00DA5B47" w:rsidP="00DA5B47">
      <w:pPr>
        <w:pStyle w:val="EX"/>
      </w:pPr>
      <w:r>
        <w:t>[38]</w:t>
      </w:r>
      <w:r>
        <w:tab/>
        <w:t>IETF draft-</w:t>
      </w:r>
      <w:proofErr w:type="spellStart"/>
      <w:r>
        <w:t>bhutton</w:t>
      </w:r>
      <w:proofErr w:type="spellEnd"/>
      <w:r>
        <w:t>-json-schema-validation: "JSON Schema Validation: A Vocabulary for Structural Validation of JSON", June 2022.</w:t>
      </w:r>
    </w:p>
    <w:p w14:paraId="54D6B813" w14:textId="77777777" w:rsidR="00DA5B47" w:rsidRDefault="00DA5B47" w:rsidP="00DA5B47">
      <w:pPr>
        <w:pStyle w:val="EX"/>
      </w:pPr>
      <w:r>
        <w:t>[39]</w:t>
      </w:r>
      <w:r>
        <w:tab/>
        <w:t>3GPP TS 29.517: "5G System; Application Function Event Exposure Service; Stage 3".</w:t>
      </w:r>
    </w:p>
    <w:p w14:paraId="4C608220" w14:textId="77777777" w:rsidR="00DA5B47" w:rsidRDefault="00DA5B47" w:rsidP="00DA5B47">
      <w:pPr>
        <w:pStyle w:val="EX"/>
      </w:pPr>
      <w:r>
        <w:t>[40]</w:t>
      </w:r>
      <w:r>
        <w:tab/>
        <w:t>3GPP TS 26.532: "Data Collection and Reporting; Protocols and Formats".</w:t>
      </w:r>
    </w:p>
    <w:p w14:paraId="2D6CDB92" w14:textId="77777777" w:rsidR="00DA5B47" w:rsidRDefault="00DA5B47" w:rsidP="00DA5B47">
      <w:pPr>
        <w:pStyle w:val="EX"/>
      </w:pPr>
      <w:r>
        <w:t>[41]</w:t>
      </w:r>
      <w:r>
        <w:tab/>
        <w:t>ISO 3166</w:t>
      </w:r>
      <w:r>
        <w:noBreakHyphen/>
        <w:t>1: "Codes for the representation of names of countries and their subdivisions — Part 1: Country codes".</w:t>
      </w:r>
    </w:p>
    <w:p w14:paraId="443030A1" w14:textId="77777777" w:rsidR="00DA5B47" w:rsidRDefault="00DA5B47" w:rsidP="00DA5B47">
      <w:pPr>
        <w:pStyle w:val="EX"/>
      </w:pPr>
      <w:r>
        <w:t>[42]</w:t>
      </w:r>
      <w:r>
        <w:tab/>
        <w:t>ISO 3166</w:t>
      </w:r>
      <w:r>
        <w:noBreakHyphen/>
        <w:t>2: "Codes for the representation of names of countries and their subdivisions — Part 2: Country subdivision code".</w:t>
      </w:r>
    </w:p>
    <w:p w14:paraId="07C659FF" w14:textId="77777777" w:rsidR="00DA5B47" w:rsidRDefault="00DA5B47" w:rsidP="00DA5B47">
      <w:pPr>
        <w:pStyle w:val="EX"/>
      </w:pPr>
      <w:r>
        <w:t>[43]</w:t>
      </w:r>
      <w:r>
        <w:tab/>
        <w:t>IETF RFC 2474: "Definition of the Differentiated Services Field (DS Field) in the IPv4 and IPv6 Headers", December 1998.</w:t>
      </w:r>
    </w:p>
    <w:p w14:paraId="5F774661" w14:textId="77777777" w:rsidR="00DA5B47" w:rsidRDefault="00DA5B47" w:rsidP="00DA5B47">
      <w:pPr>
        <w:pStyle w:val="EX"/>
      </w:pPr>
      <w:r>
        <w:t>[44]</w:t>
      </w:r>
      <w:r>
        <w:tab/>
        <w:t xml:space="preserve">IETF RFC 3246: "An Expedited Forwarding PHB (Per-Hop </w:t>
      </w:r>
      <w:proofErr w:type="spellStart"/>
      <w:r>
        <w:t>Behavior</w:t>
      </w:r>
      <w:proofErr w:type="spellEnd"/>
      <w:r>
        <w:t>)", March 2022.</w:t>
      </w:r>
    </w:p>
    <w:p w14:paraId="7DD3E0A9" w14:textId="77777777" w:rsidR="00DA5B47" w:rsidRDefault="00DA5B47" w:rsidP="00DA5B47">
      <w:pPr>
        <w:pStyle w:val="EX"/>
      </w:pPr>
      <w:r>
        <w:t>[45]</w:t>
      </w:r>
      <w:r>
        <w:tab/>
        <w:t>IETF RFC 2597: "Assured Forwarding PHB Group", June 1999.</w:t>
      </w:r>
    </w:p>
    <w:p w14:paraId="445EA30A" w14:textId="77777777" w:rsidR="00DA5B47" w:rsidRDefault="00DA5B47" w:rsidP="00DA5B47">
      <w:pPr>
        <w:pStyle w:val="EX"/>
      </w:pPr>
      <w:r>
        <w:t>[46]</w:t>
      </w:r>
      <w:r>
        <w:tab/>
        <w:t>3GPP TS 29.554: "5G System; Background Data Transfer Policy Control Service; Stage 3".</w:t>
      </w:r>
    </w:p>
    <w:p w14:paraId="7DA182FB" w14:textId="77777777" w:rsidR="00DA5B47" w:rsidRDefault="00DA5B47" w:rsidP="00DA5B47">
      <w:pPr>
        <w:pStyle w:val="EX"/>
        <w:rPr>
          <w:noProof/>
        </w:rPr>
      </w:pPr>
      <w:r>
        <w:rPr>
          <w:noProof/>
        </w:rPr>
        <w:t>[47]</w:t>
      </w:r>
      <w:r>
        <w:rPr>
          <w:noProof/>
        </w:rPr>
        <w:tab/>
        <w:t>IETF RFC 6749: "The OAuth 2.0 Authorization Framework", October 2012.</w:t>
      </w:r>
    </w:p>
    <w:p w14:paraId="382ADAE9" w14:textId="77777777" w:rsidR="00DA5B47" w:rsidRDefault="00DA5B47" w:rsidP="00DA5B47">
      <w:pPr>
        <w:pStyle w:val="EX"/>
        <w:rPr>
          <w:noProof/>
        </w:rPr>
      </w:pPr>
      <w:r>
        <w:rPr>
          <w:noProof/>
        </w:rPr>
        <w:t>[48]</w:t>
      </w:r>
      <w:r>
        <w:rPr>
          <w:noProof/>
        </w:rPr>
        <w:tab/>
      </w:r>
      <w:r>
        <w:t>3GPP TS 29.222: "Common API Framework for 3GPP Northbound APIs; Stage 3".</w:t>
      </w:r>
    </w:p>
    <w:p w14:paraId="5F1CDCB5" w14:textId="77777777" w:rsidR="00DA5B47" w:rsidRDefault="00DA5B47" w:rsidP="00DA5B47">
      <w:pPr>
        <w:pStyle w:val="EX"/>
      </w:pPr>
      <w:r>
        <w:t>[49]</w:t>
      </w:r>
      <w:r>
        <w:tab/>
        <w:t>IETF RFC 7230: "Hypertext Transfer Protocol (HTTP/1.1): Message Syntax and Routing", June 2014.</w:t>
      </w:r>
    </w:p>
    <w:p w14:paraId="714BF134" w14:textId="77777777" w:rsidR="00DA5B47" w:rsidRPr="00467BB1" w:rsidRDefault="00DA5B47" w:rsidP="00DA5B47">
      <w:pPr>
        <w:pStyle w:val="EX"/>
        <w:rPr>
          <w:lang w:val="de-DE"/>
          <w:rPrChange w:id="13" w:author="Thorsten Lohmar" w:date="2025-05-17T08:39:00Z">
            <w:rPr/>
          </w:rPrChange>
        </w:rPr>
      </w:pPr>
      <w:bookmarkStart w:id="14" w:name="_PERM_MCCTEMPBM_CRPT16900001___5"/>
      <w:r w:rsidRPr="00467BB1">
        <w:rPr>
          <w:lang w:val="de-DE"/>
          <w:rPrChange w:id="15" w:author="Thorsten Lohmar" w:date="2025-05-17T08:39:00Z">
            <w:rPr/>
          </w:rPrChange>
        </w:rPr>
        <w:t>[50]</w:t>
      </w:r>
      <w:r w:rsidRPr="00467BB1">
        <w:rPr>
          <w:lang w:val="de-DE"/>
          <w:rPrChange w:id="16" w:author="Thorsten Lohmar" w:date="2025-05-17T08:39:00Z">
            <w:rPr/>
          </w:rPrChange>
        </w:rPr>
        <w:tab/>
        <w:t xml:space="preserve">OASIS: "MQTT Version 5.0", </w:t>
      </w:r>
      <w:r>
        <w:fldChar w:fldCharType="begin"/>
      </w:r>
      <w:r w:rsidRPr="00467BB1">
        <w:rPr>
          <w:lang w:val="de-DE"/>
          <w:rPrChange w:id="17" w:author="Thorsten Lohmar" w:date="2025-05-17T08:39:00Z">
            <w:rPr/>
          </w:rPrChange>
        </w:rPr>
        <w:instrText>HYPERLINK "https://docs.oasis-open.org/mqtt/mqtt/v5.0/mqtt-v5.0.html"</w:instrText>
      </w:r>
      <w:r>
        <w:fldChar w:fldCharType="separate"/>
      </w:r>
      <w:r w:rsidRPr="00467BB1">
        <w:rPr>
          <w:rStyle w:val="aa"/>
          <w:lang w:val="de-DE"/>
          <w:rPrChange w:id="18" w:author="Thorsten Lohmar" w:date="2025-05-17T08:39:00Z">
            <w:rPr>
              <w:rStyle w:val="aa"/>
            </w:rPr>
          </w:rPrChange>
        </w:rPr>
        <w:t>https://docs.oasis-open.org/mqtt/mqtt/v5.0/mqtt-v5.0.html</w:t>
      </w:r>
      <w:r>
        <w:rPr>
          <w:rStyle w:val="aa"/>
        </w:rPr>
        <w:fldChar w:fldCharType="end"/>
      </w:r>
      <w:r w:rsidRPr="00467BB1">
        <w:rPr>
          <w:color w:val="0000FF"/>
          <w:u w:val="single"/>
          <w:lang w:val="de-DE"/>
          <w:rPrChange w:id="19" w:author="Thorsten Lohmar" w:date="2025-05-17T08:39:00Z">
            <w:rPr>
              <w:color w:val="0000FF"/>
              <w:u w:val="single"/>
            </w:rPr>
          </w:rPrChange>
        </w:rPr>
        <w:t>.</w:t>
      </w:r>
    </w:p>
    <w:bookmarkEnd w:id="14"/>
    <w:p w14:paraId="097155D9" w14:textId="77777777" w:rsidR="00DA5B47" w:rsidRDefault="00DA5B47" w:rsidP="00DA5B47">
      <w:pPr>
        <w:pStyle w:val="EX"/>
      </w:pPr>
      <w:r>
        <w:t>[51]</w:t>
      </w:r>
      <w:r>
        <w:tab/>
        <w:t>IETC RFC 7519: "JSON Web Token (JWT)", May 2015.</w:t>
      </w:r>
    </w:p>
    <w:p w14:paraId="5BF72658" w14:textId="77777777" w:rsidR="00DA5B47" w:rsidRDefault="00DA5B47" w:rsidP="00DA5B47">
      <w:pPr>
        <w:pStyle w:val="EX"/>
        <w:rPr>
          <w:ins w:id="20" w:author="Huawei-Qi" w:date="2025-05-13T10:30:00Z"/>
        </w:rPr>
      </w:pPr>
      <w:ins w:id="21" w:author="Huawei-Qi" w:date="2025-05-13T10:30:00Z">
        <w:r>
          <w:t>[Z]</w:t>
        </w:r>
        <w:r>
          <w:tab/>
          <w:t>3GPP</w:t>
        </w:r>
      </w:ins>
      <w:ins w:id="22" w:author="Richard Bradbury" w:date="2025-05-13T18:10:00Z">
        <w:r>
          <w:t xml:space="preserve"> </w:t>
        </w:r>
      </w:ins>
      <w:ins w:id="23" w:author="Huawei-Qi" w:date="2025-05-13T10:30:00Z">
        <w:r>
          <w:t xml:space="preserve">TS 29.564: "5G System; </w:t>
        </w:r>
        <w:r w:rsidRPr="00D8383C">
          <w:t>User Plane Function Services</w:t>
        </w:r>
        <w:r>
          <w:t>; Stage 3".</w:t>
        </w:r>
      </w:ins>
    </w:p>
    <w:p w14:paraId="3386E6DF" w14:textId="77777777" w:rsidR="00DA5B47" w:rsidRPr="00573BDD" w:rsidRDefault="00DA5B47" w:rsidP="00DA5B47">
      <w:pPr>
        <w:pStyle w:val="EX"/>
        <w:rPr>
          <w:ins w:id="24" w:author="Huawei-Qi-0519" w:date="2025-05-19T15:01:00Z"/>
        </w:rPr>
      </w:pPr>
      <w:ins w:id="25" w:author="Huawei-Qi-0519" w:date="2025-05-19T15:01:00Z">
        <w:r w:rsidRPr="00573BDD">
          <w:rPr>
            <w:lang w:eastAsia="zh-CN"/>
          </w:rPr>
          <w:t>[</w:t>
        </w:r>
      </w:ins>
      <w:ins w:id="26" w:author="Huawei-Qi-0519" w:date="2025-05-19T15:02:00Z">
        <w:r>
          <w:rPr>
            <w:lang w:eastAsia="zh-CN"/>
          </w:rPr>
          <w:t>X1</w:t>
        </w:r>
      </w:ins>
      <w:ins w:id="27" w:author="Huawei-Qi-0519" w:date="2025-05-19T15:01:00Z">
        <w:r w:rsidRPr="00573BDD">
          <w:rPr>
            <w:lang w:eastAsia="zh-CN"/>
          </w:rPr>
          <w:t>]</w:t>
        </w:r>
        <w:r w:rsidRPr="00573BDD">
          <w:tab/>
          <w:t>IETF RFC 9330:"Low Latency, Low Loss, Scalable Throughput (L4S) Internet Service: Architecture".</w:t>
        </w:r>
      </w:ins>
    </w:p>
    <w:p w14:paraId="5953B7E0" w14:textId="77777777" w:rsidR="00DA5B47" w:rsidRPr="00573BDD" w:rsidRDefault="00DA5B47" w:rsidP="00DA5B47">
      <w:pPr>
        <w:pStyle w:val="EX"/>
        <w:rPr>
          <w:ins w:id="28" w:author="Huawei-Qi-0519" w:date="2025-05-19T15:01:00Z"/>
        </w:rPr>
      </w:pPr>
      <w:ins w:id="29" w:author="Huawei-Qi-0519" w:date="2025-05-19T15:01:00Z">
        <w:r w:rsidRPr="00573BDD">
          <w:lastRenderedPageBreak/>
          <w:t>[</w:t>
        </w:r>
      </w:ins>
      <w:ins w:id="30" w:author="Huawei-Qi-0519" w:date="2025-05-19T15:02:00Z">
        <w:r>
          <w:t>X2</w:t>
        </w:r>
      </w:ins>
      <w:ins w:id="31" w:author="Huawei-Qi-0519" w:date="2025-05-19T15:01:00Z">
        <w:r w:rsidRPr="00573BDD">
          <w:t>]</w:t>
        </w:r>
        <w:r w:rsidRPr="00573BDD">
          <w:tab/>
          <w:t>IETF RFC 9331: "Explicit Congestion Notification (ECN) Protocol for Very Low Queuing Delay (L4S)".</w:t>
        </w:r>
      </w:ins>
    </w:p>
    <w:p w14:paraId="7BC1F56C" w14:textId="77777777" w:rsidR="00DA5B47" w:rsidRPr="00573BDD" w:rsidRDefault="00DA5B47" w:rsidP="00DA5B47">
      <w:pPr>
        <w:pStyle w:val="EX"/>
        <w:rPr>
          <w:ins w:id="32" w:author="Huawei-Qi-0519" w:date="2025-05-19T15:01:00Z"/>
        </w:rPr>
      </w:pPr>
      <w:ins w:id="33" w:author="Huawei-Qi-0519" w:date="2025-05-19T15:01:00Z">
        <w:r w:rsidRPr="00573BDD">
          <w:t>[</w:t>
        </w:r>
      </w:ins>
      <w:ins w:id="34" w:author="Huawei-Qi-0519" w:date="2025-05-19T15:02:00Z">
        <w:r>
          <w:t>X3</w:t>
        </w:r>
      </w:ins>
      <w:ins w:id="35" w:author="Huawei-Qi-0519" w:date="2025-05-19T15:01:00Z">
        <w:r w:rsidRPr="00573BDD">
          <w:t>]</w:t>
        </w:r>
        <w:r w:rsidRPr="00573BDD">
          <w:tab/>
          <w:t>IETF RFC 9332: "Dual-Queue Coupled Active Queue Management (AQM) for Low Latency, Low Loss, and Scalable Throughput (L4S)".</w:t>
        </w:r>
      </w:ins>
    </w:p>
    <w:p w14:paraId="6FE7E0EF" w14:textId="77777777" w:rsidR="00DA5B47" w:rsidRPr="0007000D" w:rsidRDefault="00DA5B47" w:rsidP="00DA5B47">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54FF9044" w14:textId="77777777" w:rsidR="00883A7F" w:rsidRDefault="00883A7F" w:rsidP="00883A7F">
      <w:pPr>
        <w:pStyle w:val="2"/>
        <w:rPr>
          <w:lang w:eastAsia="en-GB"/>
        </w:rPr>
      </w:pPr>
      <w:r>
        <w:t>3.3</w:t>
      </w:r>
      <w:r>
        <w:tab/>
        <w:t>Abbreviations</w:t>
      </w:r>
      <w:bookmarkEnd w:id="2"/>
      <w:bookmarkEnd w:id="3"/>
    </w:p>
    <w:p w14:paraId="6B4E70A5" w14:textId="77777777" w:rsidR="00883A7F" w:rsidRDefault="00883A7F" w:rsidP="00883A7F">
      <w:r>
        <w:t>For the purposes of the present document, the abbreviations given in TR 21.905 [1] and the following apply. An abbreviation defined in the present document takes precedence over the definition of the same abbreviation, if any, in TR 21.905 [1].</w:t>
      </w:r>
    </w:p>
    <w:p w14:paraId="3B445204" w14:textId="77777777" w:rsidR="00883A7F" w:rsidRDefault="00883A7F" w:rsidP="00883A7F">
      <w:pPr>
        <w:pStyle w:val="EW"/>
      </w:pPr>
      <w:bookmarkStart w:id="36" w:name="clause4"/>
      <w:bookmarkEnd w:id="36"/>
      <w:r>
        <w:t>5GC</w:t>
      </w:r>
      <w:r>
        <w:tab/>
        <w:t>5G Core</w:t>
      </w:r>
    </w:p>
    <w:p w14:paraId="470B48D5" w14:textId="77777777" w:rsidR="00883A7F" w:rsidRDefault="00883A7F" w:rsidP="00883A7F">
      <w:pPr>
        <w:pStyle w:val="EW"/>
      </w:pPr>
      <w:r>
        <w:t>AF</w:t>
      </w:r>
      <w:r>
        <w:tab/>
        <w:t>Application Function</w:t>
      </w:r>
    </w:p>
    <w:p w14:paraId="16F5E401" w14:textId="77777777" w:rsidR="00883A7F" w:rsidRDefault="00883A7F" w:rsidP="00883A7F">
      <w:pPr>
        <w:pStyle w:val="EW"/>
      </w:pPr>
      <w:r>
        <w:t>ANBR</w:t>
      </w:r>
      <w:r>
        <w:tab/>
        <w:t>Access Network Bit rate Recommendation</w:t>
      </w:r>
    </w:p>
    <w:p w14:paraId="7238BEEC" w14:textId="77777777" w:rsidR="00883A7F" w:rsidRDefault="00883A7F" w:rsidP="00883A7F">
      <w:pPr>
        <w:pStyle w:val="EW"/>
      </w:pPr>
      <w:r>
        <w:t>API</w:t>
      </w:r>
      <w:r>
        <w:tab/>
        <w:t>Application Programming Interface</w:t>
      </w:r>
    </w:p>
    <w:p w14:paraId="0601454B" w14:textId="77777777" w:rsidR="00883A7F" w:rsidRDefault="00883A7F" w:rsidP="00883A7F">
      <w:pPr>
        <w:pStyle w:val="EW"/>
      </w:pPr>
      <w:r>
        <w:t>AS</w:t>
      </w:r>
      <w:r>
        <w:tab/>
        <w:t>Application Server</w:t>
      </w:r>
    </w:p>
    <w:p w14:paraId="79CC14E6" w14:textId="77777777" w:rsidR="00883A7F" w:rsidRDefault="00883A7F" w:rsidP="00883A7F">
      <w:pPr>
        <w:pStyle w:val="EW"/>
      </w:pPr>
      <w:r>
        <w:t>BDT</w:t>
      </w:r>
      <w:r>
        <w:tab/>
        <w:t>Background Data Transfer</w:t>
      </w:r>
    </w:p>
    <w:p w14:paraId="254AC6C6" w14:textId="77777777" w:rsidR="00883A7F" w:rsidRDefault="00883A7F" w:rsidP="00883A7F">
      <w:pPr>
        <w:pStyle w:val="EW"/>
      </w:pPr>
      <w:r>
        <w:t>CHEM</w:t>
      </w:r>
      <w:r>
        <w:tab/>
        <w:t>Coverage and Handoff Enhancements using Multimedia error robustness</w:t>
      </w:r>
    </w:p>
    <w:p w14:paraId="40B8604A" w14:textId="77777777" w:rsidR="00883A7F" w:rsidRDefault="00883A7F" w:rsidP="00883A7F">
      <w:pPr>
        <w:pStyle w:val="EW"/>
      </w:pPr>
      <w:r>
        <w:t>DN</w:t>
      </w:r>
      <w:r>
        <w:tab/>
        <w:t>Data Network</w:t>
      </w:r>
    </w:p>
    <w:p w14:paraId="7C52BFDC" w14:textId="77777777" w:rsidR="00883A7F" w:rsidRDefault="00883A7F" w:rsidP="00883A7F">
      <w:pPr>
        <w:pStyle w:val="EW"/>
      </w:pPr>
      <w:r>
        <w:t>DS</w:t>
      </w:r>
      <w:r>
        <w:tab/>
        <w:t>Differentiated Services</w:t>
      </w:r>
    </w:p>
    <w:p w14:paraId="0D9757FB" w14:textId="77777777" w:rsidR="00883A7F" w:rsidRDefault="00883A7F" w:rsidP="00883A7F">
      <w:pPr>
        <w:pStyle w:val="EW"/>
      </w:pPr>
      <w:r>
        <w:t>DSCP</w:t>
      </w:r>
      <w:r>
        <w:tab/>
        <w:t>DS Code Point</w:t>
      </w:r>
    </w:p>
    <w:p w14:paraId="0216F1CF" w14:textId="2CB52025" w:rsidR="00883A7F" w:rsidRDefault="00883A7F" w:rsidP="00883A7F">
      <w:pPr>
        <w:pStyle w:val="EW"/>
      </w:pPr>
      <w:r>
        <w:t>EAS</w:t>
      </w:r>
      <w:r>
        <w:tab/>
        <w:t>Edge Application Server</w:t>
      </w:r>
    </w:p>
    <w:p w14:paraId="51BEF397" w14:textId="77777777" w:rsidR="00B65D93" w:rsidRDefault="008E112B" w:rsidP="00B65D93">
      <w:pPr>
        <w:pStyle w:val="EW"/>
        <w:rPr>
          <w:ins w:id="37" w:author="Huawei-Qi" w:date="2025-04-07T10:19:00Z"/>
        </w:rPr>
      </w:pPr>
      <w:ins w:id="38"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39" w:author="Huawei-Qi" w:date="2025-04-07T10:20:00Z"/>
        </w:rPr>
      </w:pPr>
      <w:ins w:id="40" w:author="Huawei-Qi" w:date="2025-04-07T10:20:00Z">
        <w:r>
          <w:t>L4S</w:t>
        </w:r>
        <w:r>
          <w:tab/>
          <w:t>Low Latency, Low Loss and Scalable Throughput</w:t>
        </w:r>
      </w:ins>
    </w:p>
    <w:p w14:paraId="7BF2533E" w14:textId="77777777" w:rsidR="00883A7F" w:rsidRDefault="00883A7F" w:rsidP="00883A7F">
      <w:pPr>
        <w:pStyle w:val="EW"/>
      </w:pPr>
      <w:r>
        <w:t>MFBR</w:t>
      </w:r>
      <w:r>
        <w:tab/>
        <w:t>Maximum Flow Bit Rate</w:t>
      </w:r>
    </w:p>
    <w:p w14:paraId="1A70697C" w14:textId="77777777" w:rsidR="00883A7F" w:rsidRDefault="00883A7F" w:rsidP="00883A7F">
      <w:pPr>
        <w:pStyle w:val="EW"/>
      </w:pPr>
      <w:r>
        <w:t>NEF</w:t>
      </w:r>
      <w:r>
        <w:tab/>
        <w:t>Network Exposure Function</w:t>
      </w:r>
    </w:p>
    <w:p w14:paraId="658B8C8A" w14:textId="77777777" w:rsidR="00883A7F" w:rsidRDefault="00883A7F" w:rsidP="00883A7F">
      <w:pPr>
        <w:pStyle w:val="EW"/>
      </w:pPr>
      <w:r>
        <w:t>OAM</w:t>
      </w:r>
      <w:r>
        <w:tab/>
        <w:t>Operations, Administration and Maintenance</w:t>
      </w:r>
    </w:p>
    <w:p w14:paraId="359B89D0" w14:textId="77777777" w:rsidR="00883A7F" w:rsidRDefault="00883A7F" w:rsidP="00883A7F">
      <w:pPr>
        <w:pStyle w:val="EW"/>
      </w:pPr>
      <w:r>
        <w:t>PCC</w:t>
      </w:r>
      <w:r>
        <w:tab/>
        <w:t>Policy Control and Charging</w:t>
      </w:r>
    </w:p>
    <w:p w14:paraId="2B02B7D2" w14:textId="77777777" w:rsidR="00883A7F" w:rsidRDefault="00883A7F" w:rsidP="00883A7F">
      <w:pPr>
        <w:pStyle w:val="EW"/>
      </w:pPr>
      <w:r>
        <w:t>PCF</w:t>
      </w:r>
      <w:r>
        <w:tab/>
        <w:t>Policy Control Function</w:t>
      </w:r>
    </w:p>
    <w:p w14:paraId="2252C32A" w14:textId="77777777" w:rsidR="00883A7F" w:rsidRDefault="00883A7F" w:rsidP="00883A7F">
      <w:pPr>
        <w:pStyle w:val="EW"/>
      </w:pPr>
      <w:r>
        <w:t>PDR</w:t>
      </w:r>
      <w:r>
        <w:tab/>
        <w:t>Packet Detection Rule</w:t>
      </w:r>
    </w:p>
    <w:p w14:paraId="5C15EDDC" w14:textId="77777777" w:rsidR="00883A7F" w:rsidRDefault="00883A7F" w:rsidP="00883A7F">
      <w:pPr>
        <w:pStyle w:val="EW"/>
      </w:pPr>
      <w:r>
        <w:t>PHB</w:t>
      </w:r>
      <w:r>
        <w:tab/>
        <w:t>Per-Hop Behaviour</w:t>
      </w:r>
    </w:p>
    <w:p w14:paraId="5052F553" w14:textId="77777777" w:rsidR="00883A7F" w:rsidRDefault="00883A7F" w:rsidP="00883A7F">
      <w:pPr>
        <w:pStyle w:val="EW"/>
      </w:pPr>
      <w:proofErr w:type="spellStart"/>
      <w:r>
        <w:t>QoE</w:t>
      </w:r>
      <w:proofErr w:type="spellEnd"/>
      <w:r>
        <w:tab/>
        <w:t>Quality of Experience</w:t>
      </w:r>
    </w:p>
    <w:p w14:paraId="199A5A48" w14:textId="77777777" w:rsidR="00883A7F" w:rsidRDefault="00883A7F" w:rsidP="00883A7F">
      <w:pPr>
        <w:pStyle w:val="EW"/>
      </w:pPr>
      <w:r>
        <w:t>QoS</w:t>
      </w:r>
      <w:r>
        <w:tab/>
        <w:t>Quality of Service</w:t>
      </w:r>
    </w:p>
    <w:p w14:paraId="51862990" w14:textId="77777777" w:rsidR="00883A7F" w:rsidRDefault="00883A7F" w:rsidP="00883A7F">
      <w:pPr>
        <w:pStyle w:val="EW"/>
      </w:pPr>
      <w:r>
        <w:t>QFI</w:t>
      </w:r>
      <w:r>
        <w:tab/>
        <w:t>QoS Flow Identifier</w:t>
      </w:r>
    </w:p>
    <w:p w14:paraId="22F55600" w14:textId="77777777" w:rsidR="00883A7F" w:rsidRDefault="00883A7F" w:rsidP="00883A7F">
      <w:pPr>
        <w:pStyle w:val="EW"/>
      </w:pPr>
      <w:r>
        <w:t>RTC</w:t>
      </w:r>
      <w:r>
        <w:tab/>
        <w:t>Real-Time (media) Communication</w:t>
      </w:r>
    </w:p>
    <w:p w14:paraId="38F10BED" w14:textId="77777777" w:rsidR="00883A7F" w:rsidRDefault="00883A7F" w:rsidP="00883A7F">
      <w:pPr>
        <w:pStyle w:val="EW"/>
        <w:rPr>
          <w:rFonts w:eastAsia="Yu Gothic UI"/>
        </w:rPr>
      </w:pPr>
      <w:r>
        <w:rPr>
          <w:rFonts w:eastAsia="Yu Gothic UI"/>
        </w:rPr>
        <w:t>STUN</w:t>
      </w:r>
      <w:r>
        <w:rPr>
          <w:rFonts w:eastAsia="Yu Gothic UI"/>
        </w:rPr>
        <w:tab/>
        <w:t>Session Traversal Utilities for NAT, Simple Traversal of User Datagram Protocol (UDP) through Network Address Translators</w:t>
      </w:r>
    </w:p>
    <w:p w14:paraId="12635958" w14:textId="77777777" w:rsidR="00883A7F" w:rsidRDefault="00883A7F" w:rsidP="00883A7F">
      <w:pPr>
        <w:pStyle w:val="EW"/>
        <w:rPr>
          <w:rFonts w:eastAsia="Yu Gothic UI"/>
        </w:rPr>
      </w:pPr>
      <w:r>
        <w:rPr>
          <w:rFonts w:eastAsia="Yu Gothic UI"/>
        </w:rPr>
        <w:t>SWAP</w:t>
      </w:r>
      <w:r>
        <w:rPr>
          <w:rFonts w:eastAsia="Yu Gothic UI"/>
        </w:rPr>
        <w:tab/>
        <w:t>Simple WebRTC Application Protocol</w:t>
      </w:r>
    </w:p>
    <w:p w14:paraId="08673B12" w14:textId="77777777" w:rsidR="00883A7F" w:rsidRDefault="00883A7F" w:rsidP="00883A7F">
      <w:pPr>
        <w:pStyle w:val="EW"/>
      </w:pPr>
      <w:r>
        <w:t>TCP</w:t>
      </w:r>
      <w:r>
        <w:tab/>
        <w:t>Transmission Control Protocol</w:t>
      </w:r>
    </w:p>
    <w:p w14:paraId="7B51DA8E" w14:textId="77777777" w:rsidR="00883A7F" w:rsidRDefault="00883A7F" w:rsidP="00883A7F">
      <w:pPr>
        <w:pStyle w:val="EW"/>
      </w:pPr>
      <w:r>
        <w:t>TOS</w:t>
      </w:r>
      <w:r>
        <w:tab/>
        <w:t>Type of Service</w:t>
      </w:r>
    </w:p>
    <w:p w14:paraId="0E3A828F" w14:textId="77777777" w:rsidR="00883A7F" w:rsidRDefault="00883A7F" w:rsidP="00883A7F">
      <w:pPr>
        <w:pStyle w:val="EW"/>
        <w:rPr>
          <w:rFonts w:eastAsia="Yu Gothic UI"/>
        </w:rPr>
      </w:pPr>
      <w:r>
        <w:rPr>
          <w:rFonts w:eastAsia="Yu Gothic UI"/>
        </w:rPr>
        <w:t>TURN</w:t>
      </w:r>
      <w:r>
        <w:rPr>
          <w:rFonts w:eastAsia="Yu Gothic UI"/>
        </w:rPr>
        <w:tab/>
        <w:t>Traversal Using Relays around NAT</w:t>
      </w:r>
    </w:p>
    <w:p w14:paraId="75AF5CEC" w14:textId="77777777" w:rsidR="00883A7F" w:rsidRDefault="00883A7F" w:rsidP="00883A7F">
      <w:pPr>
        <w:pStyle w:val="EW"/>
      </w:pPr>
      <w:r>
        <w:t>UE</w:t>
      </w:r>
      <w:r>
        <w:tab/>
        <w:t>User Equipment</w:t>
      </w:r>
    </w:p>
    <w:p w14:paraId="638CB3AE" w14:textId="77777777" w:rsidR="00883A7F" w:rsidRDefault="00883A7F" w:rsidP="00883A7F">
      <w:pPr>
        <w:pStyle w:val="EW"/>
      </w:pPr>
      <w:r>
        <w:t>URI</w:t>
      </w:r>
      <w:r>
        <w:tab/>
        <w:t>Uniform Resource Identifier</w:t>
      </w:r>
    </w:p>
    <w:p w14:paraId="27D6146C" w14:textId="77777777" w:rsidR="00883A7F" w:rsidRDefault="00883A7F" w:rsidP="00883A7F">
      <w:pPr>
        <w:pStyle w:val="EW"/>
      </w:pPr>
      <w:r>
        <w:t>URL</w:t>
      </w:r>
      <w:r>
        <w:tab/>
        <w:t>Uniform Resource Locator</w:t>
      </w:r>
    </w:p>
    <w:bookmarkEnd w:id="4"/>
    <w:bookmarkEnd w:id="5"/>
    <w:bookmarkEnd w:id="6"/>
    <w:bookmarkEnd w:id="7"/>
    <w:bookmarkEnd w:id="8"/>
    <w:bookmarkEnd w:id="9"/>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74DDAFEE" w14:textId="77777777" w:rsidR="00883A7F" w:rsidRDefault="00883A7F" w:rsidP="00883A7F">
      <w:pPr>
        <w:pStyle w:val="4"/>
        <w:rPr>
          <w:lang w:eastAsia="en-GB"/>
        </w:rPr>
      </w:pPr>
      <w:bookmarkStart w:id="41"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lastRenderedPageBreak/>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1EA10007" w:rsidR="00731200" w:rsidRDefault="00731200" w:rsidP="00883A7F">
      <w:pPr>
        <w:rPr>
          <w:ins w:id="42" w:author="Huawei-Qi_0414" w:date="2025-04-14T14:36:00Z"/>
        </w:rPr>
      </w:pPr>
      <w:ins w:id="43" w:author="Huawei-Qi" w:date="2025-04-07T10:22:00Z">
        <w:r>
          <w:t xml:space="preserve">When a Policy Template </w:t>
        </w:r>
      </w:ins>
      <w:ins w:id="44" w:author="Richard Bradbury (2025-05-21)" w:date="2025-05-21T23:59:00Z">
        <w:r w:rsidR="00DA5B47">
          <w:t>prefers</w:t>
        </w:r>
      </w:ins>
      <w:ins w:id="45" w:author="Huawei-Qi-0521" w:date="2025-05-21T14:34:00Z">
        <w:r w:rsidR="00DA5B47">
          <w:t xml:space="preserve"> </w:t>
        </w:r>
      </w:ins>
      <w:commentRangeStart w:id="46"/>
      <w:commentRangeEnd w:id="46"/>
      <w:r w:rsidR="00DA5B47">
        <w:rPr>
          <w:rStyle w:val="ab"/>
        </w:rPr>
        <w:commentReference w:id="46"/>
      </w:r>
      <w:ins w:id="47" w:author="Huawei-Qi" w:date="2025-04-07T10:22:00Z">
        <w:r w:rsidR="00A421A0">
          <w:t xml:space="preserve">ECN </w:t>
        </w:r>
        <w:r w:rsidR="00A421A0">
          <w:rPr>
            <w:rFonts w:hint="eastAsia"/>
            <w:lang w:eastAsia="zh-CN"/>
          </w:rPr>
          <w:t>ma</w:t>
        </w:r>
        <w:r w:rsidR="00A421A0">
          <w:t xml:space="preserve">rking </w:t>
        </w:r>
        <w:r>
          <w:t>for L4S</w:t>
        </w:r>
      </w:ins>
      <w:ins w:id="48" w:author="Huawei-Qi" w:date="2025-04-07T10:31:00Z">
        <w:r>
          <w:t xml:space="preserve"> </w:t>
        </w:r>
      </w:ins>
      <w:ins w:id="49" w:author="Huawei-Qi_0414" w:date="2025-04-14T14:39:00Z">
        <w:r w:rsidR="00792C3C">
          <w:t>function</w:t>
        </w:r>
      </w:ins>
      <w:ins w:id="50" w:author="Richard Bradbury [2]" w:date="2025-04-14T10:12:00Z">
        <w:r w:rsidR="00DA2703">
          <w:t>ality to be</w:t>
        </w:r>
      </w:ins>
      <w:ins w:id="51" w:author="Huawei-Qi_0414" w:date="2025-04-14T14:39:00Z">
        <w:r w:rsidR="00792C3C">
          <w:t xml:space="preserve"> </w:t>
        </w:r>
      </w:ins>
      <w:ins w:id="52" w:author="Huawei-Qi_0414" w:date="2025-04-14T09:40:00Z">
        <w:r w:rsidR="0010425F">
          <w:t>enabled</w:t>
        </w:r>
      </w:ins>
      <w:ins w:id="53" w:author="Richard Bradbury" w:date="2025-05-14T06:20:00Z">
        <w:r w:rsidR="00DA5B47">
          <w:rPr>
            <w:lang w:eastAsia="zh-CN"/>
          </w:rPr>
          <w:t xml:space="preserve"> according to </w:t>
        </w:r>
        <w:r w:rsidR="00DA5B47" w:rsidRPr="00BA3055">
          <w:rPr>
            <w:lang w:eastAsia="zh-CN"/>
          </w:rPr>
          <w:t>RFC </w:t>
        </w:r>
      </w:ins>
      <w:ins w:id="54" w:author="Huawei-Qi-0519" w:date="2025-05-19T15:02:00Z">
        <w:r w:rsidR="00DA5B47">
          <w:rPr>
            <w:lang w:eastAsia="zh-CN"/>
          </w:rPr>
          <w:t>9330</w:t>
        </w:r>
      </w:ins>
      <w:ins w:id="55" w:author="Richard Bradbury" w:date="2025-05-14T06:20:00Z">
        <w:r w:rsidR="00DA5B47" w:rsidRPr="00BA3055">
          <w:rPr>
            <w:lang w:eastAsia="zh-CN"/>
          </w:rPr>
          <w:t> [</w:t>
        </w:r>
      </w:ins>
      <w:ins w:id="56" w:author="Huawei-Qi-0519" w:date="2025-05-19T15:02:00Z">
        <w:r w:rsidR="00DA5B47">
          <w:rPr>
            <w:lang w:eastAsia="zh-CN"/>
          </w:rPr>
          <w:t>X1</w:t>
        </w:r>
      </w:ins>
      <w:ins w:id="57" w:author="Richard Bradbury" w:date="2025-05-14T06:20:00Z">
        <w:r w:rsidR="00DA5B47" w:rsidRPr="00BA3055">
          <w:rPr>
            <w:lang w:eastAsia="zh-CN"/>
          </w:rPr>
          <w:t>]</w:t>
        </w:r>
      </w:ins>
      <w:ins w:id="58" w:author="Huawei-Qi-0519" w:date="2025-05-19T15:02:00Z">
        <w:r w:rsidR="00DA5B47">
          <w:rPr>
            <w:lang w:eastAsia="zh-CN"/>
          </w:rPr>
          <w:t>, RFC</w:t>
        </w:r>
      </w:ins>
      <w:ins w:id="59" w:author="Richard Bradbury (2025-05-21)" w:date="2025-05-22T00:07:00Z">
        <w:r w:rsidR="00DA5B47">
          <w:rPr>
            <w:lang w:eastAsia="zh-CN"/>
          </w:rPr>
          <w:t> </w:t>
        </w:r>
      </w:ins>
      <w:ins w:id="60" w:author="Huawei-Qi-0519" w:date="2025-05-19T15:02:00Z">
        <w:r w:rsidR="00DA5B47">
          <w:rPr>
            <w:lang w:eastAsia="zh-CN"/>
          </w:rPr>
          <w:t>9331</w:t>
        </w:r>
      </w:ins>
      <w:ins w:id="61" w:author="Richard Bradbury (2025-05-21)" w:date="2025-05-22T00:07:00Z">
        <w:r w:rsidR="00DA5B47">
          <w:rPr>
            <w:lang w:eastAsia="zh-CN"/>
          </w:rPr>
          <w:t> </w:t>
        </w:r>
      </w:ins>
      <w:ins w:id="62" w:author="Huawei-Qi-0519" w:date="2025-05-19T15:02:00Z">
        <w:r w:rsidR="00DA5B47">
          <w:rPr>
            <w:lang w:eastAsia="zh-CN"/>
          </w:rPr>
          <w:t>[X2] and RFC</w:t>
        </w:r>
      </w:ins>
      <w:ins w:id="63" w:author="Richard Bradbury (2025-05-21)" w:date="2025-05-22T00:07:00Z">
        <w:r w:rsidR="00DA5B47">
          <w:rPr>
            <w:lang w:eastAsia="zh-CN"/>
          </w:rPr>
          <w:t> </w:t>
        </w:r>
      </w:ins>
      <w:ins w:id="64" w:author="Huawei-Qi-0519" w:date="2025-05-19T15:02:00Z">
        <w:r w:rsidR="00DA5B47">
          <w:rPr>
            <w:lang w:eastAsia="zh-CN"/>
          </w:rPr>
          <w:t>9332</w:t>
        </w:r>
      </w:ins>
      <w:ins w:id="65" w:author="Richard Bradbury (2025-05-21)" w:date="2025-05-22T00:07:00Z">
        <w:r w:rsidR="00DA5B47">
          <w:rPr>
            <w:lang w:eastAsia="zh-CN"/>
          </w:rPr>
          <w:t> </w:t>
        </w:r>
      </w:ins>
      <w:ins w:id="66" w:author="Huawei-Qi-0519" w:date="2025-05-19T15:02:00Z">
        <w:r w:rsidR="00DA5B47">
          <w:rPr>
            <w:lang w:eastAsia="zh-CN"/>
          </w:rPr>
          <w:t>[X3]</w:t>
        </w:r>
      </w:ins>
      <w:ins w:id="67" w:author="Huawei-Qi" w:date="2025-04-07T10:23:00Z">
        <w:r>
          <w:t xml:space="preserve">, the </w:t>
        </w:r>
      </w:ins>
      <w:ins w:id="68" w:author="Richard Bradbury [2]" w:date="2025-04-14T20:09:00Z">
        <w:r w:rsidR="00D80788">
          <w:rPr>
            <w:rStyle w:val="Codechar"/>
          </w:rPr>
          <w:t>l</w:t>
        </w:r>
      </w:ins>
      <w:ins w:id="69" w:author="Huawei-Qi" w:date="2025-04-07T10:23:00Z">
        <w:r w:rsidRPr="00691912">
          <w:rPr>
            <w:rStyle w:val="Codechar"/>
          </w:rPr>
          <w:t>4SEnablement</w:t>
        </w:r>
        <w:r>
          <w:t xml:space="preserve"> property </w:t>
        </w:r>
      </w:ins>
      <w:ins w:id="70" w:author="Huawei-Qi" w:date="2025-04-07T10:24:00Z">
        <w:r>
          <w:t>shall be present</w:t>
        </w:r>
      </w:ins>
      <w:ins w:id="71" w:author="Richard Bradbury [2]" w:date="2025-04-14T10:09:00Z">
        <w:r w:rsidR="00DA2703">
          <w:t xml:space="preserve"> and </w:t>
        </w:r>
      </w:ins>
      <w:ins w:id="72" w:author="Huawei-Qi_0414" w:date="2025-04-14T14:32:00Z">
        <w:r w:rsidR="00682FB8">
          <w:t xml:space="preserve">set to </w:t>
        </w:r>
        <w:r w:rsidR="00682FB8" w:rsidRPr="0056509D">
          <w:rPr>
            <w:rStyle w:val="Codechar"/>
          </w:rPr>
          <w:t>true</w:t>
        </w:r>
      </w:ins>
      <w:ins w:id="73" w:author="Huawei-Qi" w:date="2025-04-07T10:24:00Z">
        <w:r>
          <w:t>.</w:t>
        </w:r>
      </w:ins>
      <w:r w:rsidR="00DA5B47" w:rsidRPr="00DA5B47">
        <w:t xml:space="preserve"> </w:t>
      </w:r>
      <w:commentRangeStart w:id="74"/>
      <w:commentRangeStart w:id="75"/>
      <w:ins w:id="76" w:author="Richard Bradbury (2025-05-21)" w:date="2025-05-22T00:14:00Z">
        <w:r w:rsidR="00DA5B47">
          <w:t xml:space="preserve">The </w:t>
        </w:r>
      </w:ins>
      <w:ins w:id="77" w:author="Richard Bradbury (2025-05-21)" w:date="2025-05-22T00:15:00Z">
        <w:r w:rsidR="00DA5B47">
          <w:t>Media AF shall reject the Policy Template if the Media AS does not support ECN marking for L4S functionalit</w:t>
        </w:r>
      </w:ins>
      <w:ins w:id="78" w:author="Richard Bradbury (2025-05-21)" w:date="2025-05-22T00:18:00Z">
        <w:r w:rsidR="00DA5B47">
          <w:t>y.</w:t>
        </w:r>
      </w:ins>
      <w:commentRangeEnd w:id="74"/>
      <w:ins w:id="79" w:author="Richard Bradbury (2025-05-21)" w:date="2025-05-22T00:17:00Z">
        <w:r w:rsidR="00DA5B47">
          <w:rPr>
            <w:rStyle w:val="ab"/>
          </w:rPr>
          <w:commentReference w:id="74"/>
        </w:r>
      </w:ins>
      <w:commentRangeEnd w:id="75"/>
      <w:ins w:id="80" w:author="Richard Bradbury (2025-05-21)" w:date="2025-05-22T00:18:00Z">
        <w:r w:rsidR="00DA5B47">
          <w:rPr>
            <w:rStyle w:val="ab"/>
          </w:rPr>
          <w:commentReference w:id="75"/>
        </w:r>
      </w:ins>
    </w:p>
    <w:p w14:paraId="3A537EC2" w14:textId="5128AC76" w:rsidR="00731200" w:rsidRDefault="00731200" w:rsidP="00883A7F">
      <w:pPr>
        <w:rPr>
          <w:ins w:id="81" w:author="Huawei-Qi" w:date="2025-04-07T10:22:00Z"/>
          <w:lang w:eastAsia="zh-CN"/>
        </w:rPr>
      </w:pPr>
      <w:ins w:id="82" w:author="Huawei-Qi" w:date="2025-04-07T10:24:00Z">
        <w:r>
          <w:rPr>
            <w:rFonts w:hint="eastAsia"/>
            <w:lang w:eastAsia="zh-CN"/>
          </w:rPr>
          <w:t>W</w:t>
        </w:r>
        <w:r>
          <w:rPr>
            <w:lang w:eastAsia="zh-CN"/>
          </w:rPr>
          <w:t xml:space="preserve">hen a Policy Template </w:t>
        </w:r>
      </w:ins>
      <w:ins w:id="83" w:author="Richard Bradbury (2025-05-21)" w:date="2025-05-22T00:00:00Z">
        <w:r w:rsidR="00DA5B47">
          <w:rPr>
            <w:lang w:eastAsia="zh-CN"/>
          </w:rPr>
          <w:t>prefers</w:t>
        </w:r>
      </w:ins>
      <w:ins w:id="84" w:author="Huawei-Qi-0521" w:date="2025-05-21T14:34:00Z">
        <w:r w:rsidR="00DA5B47">
          <w:rPr>
            <w:lang w:eastAsia="zh-CN"/>
          </w:rPr>
          <w:t xml:space="preserve"> </w:t>
        </w:r>
      </w:ins>
      <w:ins w:id="85" w:author="Huawei-Qi" w:date="2025-04-07T10:24:00Z">
        <w:r>
          <w:rPr>
            <w:lang w:eastAsia="zh-CN"/>
          </w:rPr>
          <w:t>QoS monitoring</w:t>
        </w:r>
      </w:ins>
      <w:ins w:id="86" w:author="Huawei-Qi-0521" w:date="2025-05-21T14:34:00Z">
        <w:r w:rsidR="00DA5B47">
          <w:rPr>
            <w:lang w:eastAsia="zh-CN"/>
          </w:rPr>
          <w:t xml:space="preserve"> functionality</w:t>
        </w:r>
      </w:ins>
      <w:ins w:id="87" w:author="Richard Bradbury (2025-05-21)" w:date="2025-05-22T00:00:00Z">
        <w:r w:rsidR="00DA5B47">
          <w:rPr>
            <w:lang w:eastAsia="zh-CN"/>
          </w:rPr>
          <w:t xml:space="preserve"> to be enabled</w:t>
        </w:r>
      </w:ins>
      <w:ins w:id="88" w:author="Huawei-Qi" w:date="2025-04-07T10:24:00Z">
        <w:r>
          <w:rPr>
            <w:lang w:eastAsia="zh-CN"/>
          </w:rPr>
          <w:t xml:space="preserve">, the </w:t>
        </w:r>
      </w:ins>
      <w:ins w:id="89" w:author="Richard Bradbury [2]" w:date="2025-04-14T20:12:00Z">
        <w:r w:rsidR="00D80788">
          <w:rPr>
            <w:rStyle w:val="Codechar"/>
          </w:rPr>
          <w:t>q</w:t>
        </w:r>
      </w:ins>
      <w:ins w:id="90" w:author="Huawei-Qi" w:date="2025-04-07T10:24:00Z">
        <w:r w:rsidRPr="00691912">
          <w:rPr>
            <w:rStyle w:val="Codechar"/>
          </w:rPr>
          <w:t>oSMonitor</w:t>
        </w:r>
      </w:ins>
      <w:ins w:id="91" w:author="Richard Bradbury [2]" w:date="2025-04-14T20:12:00Z">
        <w:r w:rsidR="00D80788">
          <w:rPr>
            <w:rStyle w:val="Codechar"/>
          </w:rPr>
          <w:t>ing</w:t>
        </w:r>
      </w:ins>
      <w:ins w:id="92" w:author="Huawei-Qi" w:date="2025-04-07T10:24:00Z">
        <w:r w:rsidRPr="00691912">
          <w:rPr>
            <w:rStyle w:val="Codechar"/>
          </w:rPr>
          <w:t>Config</w:t>
        </w:r>
      </w:ins>
      <w:ins w:id="93" w:author="Richard Bradbury [2]" w:date="2025-04-14T20:12:00Z">
        <w:r w:rsidR="00D80788">
          <w:rPr>
            <w:rStyle w:val="Codechar"/>
          </w:rPr>
          <w:t>uration</w:t>
        </w:r>
      </w:ins>
      <w:ins w:id="94" w:author="Huawei-Qi" w:date="2025-04-07T10:30:00Z">
        <w:r>
          <w:rPr>
            <w:lang w:eastAsia="zh-CN"/>
          </w:rPr>
          <w:t xml:space="preserve"> property shall </w:t>
        </w:r>
      </w:ins>
      <w:ins w:id="95" w:author="Richard Bradbury (2025-04-15)" w:date="2025-04-15T09:11:00Z">
        <w:r w:rsidR="00F468DA">
          <w:rPr>
            <w:lang w:eastAsia="zh-CN"/>
          </w:rPr>
          <w:t xml:space="preserve">be populated with a </w:t>
        </w:r>
      </w:ins>
      <w:ins w:id="96" w:author="Richard Bradbury (2025-04-15)" w:date="2025-04-15T09:09:00Z">
        <w:r w:rsidR="00F468DA" w:rsidRPr="00F468DA">
          <w:rPr>
            <w:rStyle w:val="Codechar"/>
          </w:rPr>
          <w:t>QosMonitoringInformation</w:t>
        </w:r>
      </w:ins>
      <w:ins w:id="97" w:author="Richard Bradbury (2025-04-15)" w:date="2025-04-15T09:00:00Z">
        <w:r w:rsidR="00593EF8">
          <w:rPr>
            <w:lang w:eastAsia="zh-CN"/>
          </w:rPr>
          <w:t xml:space="preserve"> </w:t>
        </w:r>
      </w:ins>
      <w:ins w:id="98" w:author="Richard Bradbury (2025-04-15)" w:date="2025-04-15T09:09:00Z">
        <w:r w:rsidR="00F468DA">
          <w:rPr>
            <w:lang w:eastAsia="zh-CN"/>
          </w:rPr>
          <w:t xml:space="preserve">object </w:t>
        </w:r>
      </w:ins>
      <w:ins w:id="99" w:author="Richard Bradbury (2025-04-15)" w:date="2025-04-15T09:00:00Z">
        <w:r w:rsidR="00593EF8" w:rsidRPr="00593EF8">
          <w:rPr>
            <w:lang w:eastAsia="zh-CN"/>
          </w:rPr>
          <w:t xml:space="preserve">as </w:t>
        </w:r>
      </w:ins>
      <w:ins w:id="100" w:author="Richard Bradbury (2025-04-15)" w:date="2025-04-15T09:05:00Z">
        <w:r w:rsidR="00F468DA">
          <w:rPr>
            <w:lang w:eastAsia="zh-CN"/>
          </w:rPr>
          <w:t>specified</w:t>
        </w:r>
      </w:ins>
      <w:ins w:id="101"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102" w:author="Richard Bradbury (2025-04-15)" w:date="2025-04-15T09:01:00Z">
        <w:r w:rsidR="00593EF8">
          <w:rPr>
            <w:lang w:eastAsia="zh-CN"/>
          </w:rPr>
          <w:t>20</w:t>
        </w:r>
      </w:ins>
      <w:ins w:id="103" w:author="Richard Bradbury (2025-04-15)" w:date="2025-04-15T09:00:00Z">
        <w:r w:rsidR="00593EF8">
          <w:rPr>
            <w:lang w:eastAsia="zh-CN"/>
          </w:rPr>
          <w:t>]</w:t>
        </w:r>
      </w:ins>
      <w:ins w:id="104"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41"/>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4EF8F7EA" w14:textId="77777777" w:rsidR="00813799" w:rsidRPr="00A16B5B" w:rsidRDefault="00813799" w:rsidP="00813799">
      <w:pPr>
        <w:pStyle w:val="4"/>
      </w:pPr>
      <w:bookmarkStart w:id="105" w:name="_Toc68899533"/>
      <w:bookmarkStart w:id="106" w:name="_Toc71214284"/>
      <w:bookmarkStart w:id="107" w:name="_Toc71721958"/>
      <w:bookmarkStart w:id="108" w:name="_Toc74859010"/>
      <w:bookmarkStart w:id="109" w:name="_Toc146626892"/>
      <w:bookmarkStart w:id="110" w:name="_Toc193794018"/>
      <w:bookmarkStart w:id="111" w:name="_Toc193794025"/>
      <w:bookmarkStart w:id="112" w:name="_Toc167455922"/>
      <w:bookmarkStart w:id="113" w:name="_Toc193794055"/>
      <w:r w:rsidRPr="00A16B5B">
        <w:t>5.3.2.1</w:t>
      </w:r>
      <w:r w:rsidRPr="00A16B5B">
        <w:tab/>
        <w:t>General</w:t>
      </w:r>
      <w:bookmarkEnd w:id="105"/>
      <w:bookmarkEnd w:id="106"/>
      <w:bookmarkEnd w:id="107"/>
      <w:bookmarkEnd w:id="108"/>
      <w:bookmarkEnd w:id="109"/>
      <w:bookmarkEnd w:id="110"/>
    </w:p>
    <w:p w14:paraId="404BAE3D" w14:textId="77777777" w:rsidR="00813799" w:rsidRPr="00A16B5B" w:rsidRDefault="00813799" w:rsidP="00813799">
      <w:r w:rsidRPr="00A16B5B">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2683905" w14:textId="77777777" w:rsidR="00813799" w:rsidRPr="00A16B5B" w:rsidRDefault="00813799" w:rsidP="00813799">
      <w:pPr>
        <w:keepNext/>
      </w:pPr>
      <w:r w:rsidRPr="00A16B5B">
        <w:t>The Media Session Handler may obtain Service Access Information in one of two ways:</w:t>
      </w:r>
    </w:p>
    <w:p w14:paraId="63604D01" w14:textId="77777777" w:rsidR="00813799" w:rsidRPr="00A16B5B" w:rsidRDefault="00813799" w:rsidP="00813799">
      <w:pPr>
        <w:pStyle w:val="B1"/>
        <w:keepNext/>
      </w:pPr>
      <w:r w:rsidRPr="00A16B5B">
        <w:t>1.</w:t>
      </w:r>
      <w:r w:rsidRPr="00A16B5B">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w:t>
      </w:r>
      <w:r>
        <w:t>s 11.2.2.1 and 6</w:t>
      </w:r>
      <w:r w:rsidRPr="00A16B5B">
        <w:t>.</w:t>
      </w:r>
    </w:p>
    <w:p w14:paraId="0077178D" w14:textId="77777777" w:rsidR="00813799" w:rsidRPr="00A16B5B" w:rsidRDefault="00813799" w:rsidP="00813799">
      <w:pPr>
        <w:pStyle w:val="B1"/>
      </w:pPr>
      <w:r w:rsidRPr="00A16B5B">
        <w:t>2.</w:t>
      </w:r>
      <w:r w:rsidRPr="00A16B5B">
        <w:tab/>
        <w:t>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w:t>
      </w:r>
      <w:r>
        <w:t>s 11.2.2.1 and 6</w:t>
      </w:r>
      <w:r w:rsidRPr="00A16B5B">
        <w:t xml:space="preserve"> and this causes it to fetch the </w:t>
      </w:r>
      <w:proofErr w:type="gramStart"/>
      <w:r w:rsidRPr="00A16B5B">
        <w:t>full Service</w:t>
      </w:r>
      <w:proofErr w:type="gramEnd"/>
      <w:r w:rsidRPr="00A16B5B">
        <w:t xml:space="preserve"> Access Information from the Media AF using the procedure specified in clause 5.3.2.3.</w:t>
      </w:r>
    </w:p>
    <w:p w14:paraId="73CF3D2F" w14:textId="77777777" w:rsidR="00813799" w:rsidRPr="00A16B5B" w:rsidRDefault="00813799" w:rsidP="00813799">
      <w:pPr>
        <w:keepNext/>
      </w:pPr>
      <w:r w:rsidRPr="00A16B5B">
        <w:lastRenderedPageBreak/>
        <w:t>The data model of the Service Access Information resource acquired by the Media Session Handler of the Media Client is specified in clause 9.2.3. The Service Access Information typically includes:</w:t>
      </w:r>
    </w:p>
    <w:p w14:paraId="706B206B" w14:textId="77777777" w:rsidR="00813799" w:rsidRPr="00A16B5B" w:rsidRDefault="00813799" w:rsidP="00813799">
      <w:pPr>
        <w:pStyle w:val="B1"/>
      </w:pPr>
      <w:r w:rsidRPr="00A16B5B">
        <w:t>-</w:t>
      </w:r>
      <w:r w:rsidRPr="00A16B5B">
        <w:tab/>
        <w:t>For downlink media streaming according to TS</w:t>
      </w:r>
      <w:r>
        <w:t> </w:t>
      </w:r>
      <w:r w:rsidRPr="00A16B5B">
        <w:t>26.512</w:t>
      </w:r>
      <w:r>
        <w:t> </w:t>
      </w:r>
      <w:r w:rsidRPr="00A16B5B">
        <w:t>[6], a set of Media Entry Points that can be consumed by the Media Access Function. One of these is selected by the Media Session Handler or by the Media-aware Application and is handed to the Media Access Function via reference point M11 or M7 respectively.</w:t>
      </w:r>
    </w:p>
    <w:p w14:paraId="58C7A746" w14:textId="77777777" w:rsidR="00813799" w:rsidRPr="00A16B5B" w:rsidRDefault="00813799" w:rsidP="00813799">
      <w:pPr>
        <w:pStyle w:val="B1"/>
      </w:pPr>
      <w:r w:rsidRPr="00A16B5B">
        <w:t>-</w:t>
      </w:r>
      <w:r w:rsidRPr="00A16B5B">
        <w:tab/>
        <w:t>For uplink media according to TS</w:t>
      </w:r>
      <w:r>
        <w:t> </w:t>
      </w:r>
      <w:r w:rsidRPr="00A16B5B">
        <w:t>26.512</w:t>
      </w:r>
      <w:r>
        <w:t> </w:t>
      </w:r>
      <w:r w:rsidRPr="00A16B5B">
        <w:t>[6], a description of an entry point for the publishing of the uplink streaming content.</w:t>
      </w:r>
    </w:p>
    <w:p w14:paraId="7E6912C0" w14:textId="77777777" w:rsidR="00813799" w:rsidRPr="00A16B5B" w:rsidRDefault="00813799" w:rsidP="00813799">
      <w:pPr>
        <w:pStyle w:val="B1"/>
      </w:pPr>
      <w:r w:rsidRPr="00A16B5B">
        <w:t>-</w:t>
      </w:r>
      <w:r w:rsidRPr="00A16B5B">
        <w:tab/>
        <w:t>For RTC according to TS</w:t>
      </w:r>
      <w:r>
        <w:t> </w:t>
      </w:r>
      <w:r w:rsidRPr="00A16B5B">
        <w:t>26.113</w:t>
      </w:r>
      <w:r>
        <w:t> </w:t>
      </w:r>
      <w:r w:rsidRPr="00A16B5B">
        <w:t>[7] specifies a configuration for the Media Client to assist in establishing interactive connectivity with other RTC session participants.</w:t>
      </w:r>
    </w:p>
    <w:p w14:paraId="2001464A" w14:textId="77777777" w:rsidR="00813799" w:rsidRPr="00A16B5B" w:rsidRDefault="00813799" w:rsidP="00813799">
      <w:r w:rsidRPr="00A16B5B">
        <w:t xml:space="preserve">Service Access Information additionally includes configuration information to allow the Media Session Handler to invoke procedures for dynamic policy (see clause 5.3.3), network assistance (clause 5.3.4), </w:t>
      </w:r>
      <w:proofErr w:type="spellStart"/>
      <w:r w:rsidRPr="00A16B5B">
        <w:t>QoE</w:t>
      </w:r>
      <w:proofErr w:type="spellEnd"/>
      <w:r w:rsidRPr="00A16B5B">
        <w:t xml:space="preserve"> metrics reporting (clause 5.3.5) and consumption reporting (clause 5.3.6).</w:t>
      </w:r>
    </w:p>
    <w:p w14:paraId="12D5C6C3" w14:textId="72B31C1A" w:rsidR="00813799" w:rsidRDefault="00813799" w:rsidP="00813799">
      <w:pPr>
        <w:rPr>
          <w:ins w:id="114" w:author="Richard Bradbury (2025-04-15)" w:date="2025-04-15T14:36:00Z"/>
        </w:rPr>
      </w:pPr>
      <w:ins w:id="115" w:author="Richard Bradbury (2025-04-15)" w:date="2025-04-15T14:37:00Z">
        <w:r>
          <w:t xml:space="preserve">To support </w:t>
        </w:r>
        <w:r w:rsidR="005341FC">
          <w:t xml:space="preserve">dynamic policy instantiation, Service Access Information </w:t>
        </w:r>
      </w:ins>
      <w:ins w:id="116" w:author="Richard Bradbury (2025-04-15)" w:date="2025-04-15T14:40:00Z">
        <w:r w:rsidR="005341FC">
          <w:t xml:space="preserve">shall </w:t>
        </w:r>
      </w:ins>
      <w:ins w:id="117" w:author="Richard Bradbury (2025-04-15)" w:date="2025-04-15T14:37:00Z">
        <w:r w:rsidR="005341FC">
          <w:t>include a Policy Template Binding for each Policy Template provisioned in the applica</w:t>
        </w:r>
      </w:ins>
      <w:ins w:id="118" w:author="Richard Bradbury (2025-04-15)" w:date="2025-04-15T14:42:00Z">
        <w:r w:rsidR="005B4BDD">
          <w:t>ble</w:t>
        </w:r>
      </w:ins>
      <w:ins w:id="119" w:author="Richard Bradbury (2025-04-15)" w:date="2025-04-15T14:37:00Z">
        <w:r w:rsidR="005341FC">
          <w:t xml:space="preserve"> Provisioning Session</w:t>
        </w:r>
      </w:ins>
      <w:ins w:id="120" w:author="Richard Bradbury (2025-04-15)" w:date="2025-04-15T14:38:00Z">
        <w:r w:rsidR="005341FC">
          <w:t xml:space="preserve"> (see clause 5.2.7.1)</w:t>
        </w:r>
      </w:ins>
      <w:ins w:id="121" w:author="Richard Bradbury (2025-04-15)" w:date="2025-04-15T14:40:00Z">
        <w:r w:rsidR="005341FC">
          <w:t xml:space="preserve"> populated as follows:</w:t>
        </w:r>
      </w:ins>
    </w:p>
    <w:p w14:paraId="3C7F925A" w14:textId="18085AFE" w:rsidR="005B4BDD" w:rsidRPr="005B4BDD" w:rsidRDefault="005B4BDD" w:rsidP="005B4BDD">
      <w:pPr>
        <w:pStyle w:val="B1"/>
        <w:rPr>
          <w:ins w:id="122" w:author="Richard Bradbury (2025-04-15)" w:date="2025-04-15T14:43:00Z"/>
        </w:rPr>
      </w:pPr>
      <w:ins w:id="123" w:author="Richard Bradbury (2025-04-15)" w:date="2025-04-15T14:46:00Z">
        <w:r w:rsidRPr="005B4BDD">
          <w:t>-</w:t>
        </w:r>
        <w:r w:rsidRPr="005B4BDD">
          <w:tab/>
        </w:r>
      </w:ins>
      <w:ins w:id="124" w:author="Richard Bradbury (2025-04-15)" w:date="2025-04-15T14:45:00Z">
        <w:r w:rsidRPr="005B4BDD">
          <w:t xml:space="preserve">The </w:t>
        </w:r>
      </w:ins>
      <w:ins w:id="125" w:author="Richard Bradbury (2025-04-15)" w:date="2025-04-15T14:43:00Z">
        <w:r w:rsidRPr="004411F6">
          <w:rPr>
            <w:rStyle w:val="Codechar"/>
          </w:rPr>
          <w:t>externalReference</w:t>
        </w:r>
      </w:ins>
      <w:ins w:id="126" w:author="Richard Bradbury (2025-04-15)" w:date="2025-04-15T14:45:00Z">
        <w:r w:rsidRPr="005B4BDD">
          <w:t xml:space="preserve"> property</w:t>
        </w:r>
      </w:ins>
      <w:ins w:id="127" w:author="Richard Bradbury (2025-04-15)" w:date="2025-04-15T14:48:00Z">
        <w:r w:rsidR="004411F6">
          <w:t xml:space="preserve"> shall be populated from the </w:t>
        </w:r>
      </w:ins>
      <w:ins w:id="128" w:author="Richard Bradbury (2025-04-15)" w:date="2025-04-15T14:49:00Z">
        <w:r w:rsidR="004411F6" w:rsidRPr="004411F6">
          <w:rPr>
            <w:rStyle w:val="Codechar"/>
          </w:rPr>
          <w:t>externalReference</w:t>
        </w:r>
        <w:r w:rsidR="004411F6">
          <w:t xml:space="preserve"> </w:t>
        </w:r>
      </w:ins>
      <w:ins w:id="129" w:author="Richard Bradbury (2025-04-15)" w:date="2025-04-15T14:50:00Z">
        <w:r w:rsidR="004411F6">
          <w:t xml:space="preserve">property </w:t>
        </w:r>
      </w:ins>
      <w:ins w:id="130" w:author="Richard Bradbury (2025-04-15)" w:date="2025-04-15T14:49:00Z">
        <w:r w:rsidR="004411F6">
          <w:t>of the corresponding Policy Template.</w:t>
        </w:r>
      </w:ins>
    </w:p>
    <w:p w14:paraId="051E4F9B" w14:textId="36F6D8C7" w:rsidR="005B4BDD" w:rsidRPr="005B4BDD" w:rsidRDefault="005B4BDD" w:rsidP="005B4BDD">
      <w:pPr>
        <w:pStyle w:val="B1"/>
        <w:rPr>
          <w:ins w:id="131" w:author="Richard Bradbury (2025-04-15)" w:date="2025-04-15T14:43:00Z"/>
        </w:rPr>
      </w:pPr>
      <w:ins w:id="132" w:author="Richard Bradbury (2025-04-15)" w:date="2025-04-15T14:46:00Z">
        <w:r w:rsidRPr="005B4BDD">
          <w:t>-</w:t>
        </w:r>
        <w:r w:rsidRPr="005B4BDD">
          <w:tab/>
        </w:r>
      </w:ins>
      <w:ins w:id="133" w:author="Richard Bradbury (2025-04-15)" w:date="2025-04-15T14:49:00Z">
        <w:r w:rsidR="004411F6">
          <w:t xml:space="preserve">The </w:t>
        </w:r>
      </w:ins>
      <w:ins w:id="134" w:author="Richard Bradbury (2025-04-15)" w:date="2025-04-15T14:43:00Z">
        <w:r w:rsidRPr="004411F6">
          <w:rPr>
            <w:rStyle w:val="Codechar"/>
          </w:rPr>
          <w:t>policyTemplateId</w:t>
        </w:r>
      </w:ins>
      <w:ins w:id="135" w:author="Richard Bradbury (2025-04-15)" w:date="2025-04-15T14:49:00Z">
        <w:r w:rsidR="004411F6">
          <w:t xml:space="preserve"> property shall be populated from the </w:t>
        </w:r>
      </w:ins>
      <w:ins w:id="136" w:author="Richard Bradbury (2025-04-15)" w:date="2025-04-15T14:43:00Z">
        <w:r w:rsidR="004411F6" w:rsidRPr="004411F6">
          <w:rPr>
            <w:rStyle w:val="Codechar"/>
          </w:rPr>
          <w:t>policyTemplateId</w:t>
        </w:r>
      </w:ins>
      <w:ins w:id="137" w:author="Richard Bradbury (2025-04-15)" w:date="2025-04-15T14:49:00Z">
        <w:r w:rsidR="004411F6">
          <w:t xml:space="preserve"> property of the </w:t>
        </w:r>
      </w:ins>
      <w:ins w:id="138" w:author="Richard Bradbury (2025-04-15)" w:date="2025-04-15T14:50:00Z">
        <w:r w:rsidR="004411F6">
          <w:t xml:space="preserve">corresponding </w:t>
        </w:r>
      </w:ins>
      <w:ins w:id="139" w:author="Richard Bradbury (2025-04-15)" w:date="2025-04-15T14:49:00Z">
        <w:r w:rsidR="004411F6">
          <w:t>Policy Template.</w:t>
        </w:r>
      </w:ins>
    </w:p>
    <w:p w14:paraId="76E096AA" w14:textId="4B0A6565" w:rsidR="005B4BDD" w:rsidRPr="005B4BDD" w:rsidRDefault="005B4BDD" w:rsidP="005B4BDD">
      <w:pPr>
        <w:pStyle w:val="B1"/>
        <w:rPr>
          <w:ins w:id="140" w:author="Richard Bradbury (2025-04-15)" w:date="2025-04-15T14:43:00Z"/>
        </w:rPr>
      </w:pPr>
      <w:ins w:id="141" w:author="Richard Bradbury (2025-04-15)" w:date="2025-04-15T14:46:00Z">
        <w:r w:rsidRPr="005B4BDD">
          <w:t>-</w:t>
        </w:r>
        <w:r w:rsidRPr="005B4BDD">
          <w:tab/>
        </w:r>
      </w:ins>
      <w:ins w:id="142" w:author="Richard Bradbury (2025-04-15)" w:date="2025-04-15T14:50:00Z">
        <w:r w:rsidR="004411F6">
          <w:t xml:space="preserve">The </w:t>
        </w:r>
      </w:ins>
      <w:ins w:id="143" w:author="Richard Bradbury (2025-04-15)" w:date="2025-04-15T14:43:00Z">
        <w:r w:rsidRPr="003759CD">
          <w:rPr>
            <w:rStyle w:val="Codechar"/>
          </w:rPr>
          <w:t>pduSetMarking</w:t>
        </w:r>
      </w:ins>
      <w:ins w:id="144" w:author="Richard Bradbury (2025-04-15)" w:date="2025-04-15T14:50:00Z">
        <w:r w:rsidR="004411F6">
          <w:t xml:space="preserve"> property shall be </w:t>
        </w:r>
      </w:ins>
      <w:ins w:id="145" w:author="Richard Bradbury (2025-04-15)" w:date="2025-04-15T14:58:00Z">
        <w:r w:rsidR="003759CD">
          <w:t xml:space="preserve">present and set </w:t>
        </w:r>
        <w:r w:rsidR="004411F6" w:rsidRPr="003759CD">
          <w:rPr>
            <w:rStyle w:val="Codechar"/>
          </w:rPr>
          <w:t>true</w:t>
        </w:r>
        <w:r w:rsidR="004411F6">
          <w:t xml:space="preserve"> if any</w:t>
        </w:r>
        <w:r w:rsidR="003759CD">
          <w:t xml:space="preserve"> member o</w:t>
        </w:r>
      </w:ins>
      <w:ins w:id="146" w:author="Richard Bradbury (2025-04-15)" w:date="2025-04-15T14:59:00Z">
        <w:r w:rsidR="003759CD">
          <w:t xml:space="preserve">f the </w:t>
        </w:r>
        <w:r w:rsidR="003759CD" w:rsidRPr="003759CD">
          <w:rPr>
            <w:rStyle w:val="Codechar"/>
          </w:rPr>
          <w:t>qoSSpecifictions</w:t>
        </w:r>
        <w:r w:rsidR="003759CD">
          <w:t xml:space="preserve"> array of the corresponding Policy Template has a </w:t>
        </w:r>
        <w:r w:rsidR="003759CD" w:rsidRPr="003759CD">
          <w:rPr>
            <w:rStyle w:val="Codechar"/>
          </w:rPr>
          <w:t>pduSetMarking</w:t>
        </w:r>
        <w:r w:rsidR="003759CD">
          <w:t xml:space="preserve"> property set </w:t>
        </w:r>
        <w:r w:rsidR="003759CD" w:rsidRPr="003759CD">
          <w:rPr>
            <w:rStyle w:val="Codechar"/>
          </w:rPr>
          <w:t>true</w:t>
        </w:r>
      </w:ins>
      <w:ins w:id="147" w:author="Richard Bradbury (2025-04-15)" w:date="2025-04-15T15:00:00Z">
        <w:r w:rsidR="003759CD">
          <w:t>.</w:t>
        </w:r>
      </w:ins>
    </w:p>
    <w:p w14:paraId="5F824A63" w14:textId="28435861" w:rsidR="005B4BDD" w:rsidRPr="005B4BDD" w:rsidRDefault="005B4BDD" w:rsidP="005B4BDD">
      <w:pPr>
        <w:pStyle w:val="B1"/>
        <w:rPr>
          <w:ins w:id="148" w:author="Richard Bradbury (2025-04-15)" w:date="2025-04-15T14:43:00Z"/>
        </w:rPr>
      </w:pPr>
      <w:ins w:id="149" w:author="Richard Bradbury (2025-04-15)" w:date="2025-04-15T14:45:00Z">
        <w:r w:rsidRPr="005B4BDD">
          <w:t>-</w:t>
        </w:r>
        <w:r w:rsidRPr="005B4BDD">
          <w:tab/>
        </w:r>
      </w:ins>
      <w:ins w:id="150" w:author="Richard Bradbury (2025-04-15)" w:date="2025-04-15T14:51:00Z">
        <w:r w:rsidR="004411F6">
          <w:t xml:space="preserve">The </w:t>
        </w:r>
      </w:ins>
      <w:ins w:id="151" w:author="Richard Bradbury (2025-04-15)" w:date="2025-04-15T14:43:00Z">
        <w:r w:rsidRPr="004411F6">
          <w:rPr>
            <w:rStyle w:val="Codechar"/>
          </w:rPr>
          <w:t>bdtWindows</w:t>
        </w:r>
      </w:ins>
      <w:ins w:id="152" w:author="Richard Bradbury (2025-04-15)" w:date="2025-04-15T14:51:00Z">
        <w:r w:rsidR="004411F6">
          <w:t xml:space="preserve"> property shall be populated</w:t>
        </w:r>
      </w:ins>
      <w:ins w:id="153" w:author="Richard Bradbury (2025-04-15)" w:date="2025-04-15T14:52:00Z">
        <w:r w:rsidR="004411F6">
          <w:t xml:space="preserve"> with a forward schedule of Background Data Transfer windows based on </w:t>
        </w:r>
      </w:ins>
      <w:ins w:id="154" w:author="Richard Bradbury (2025-04-15)" w:date="2025-04-15T14:53:00Z">
        <w:r w:rsidR="004411F6">
          <w:t xml:space="preserve">the </w:t>
        </w:r>
      </w:ins>
      <w:ins w:id="155" w:author="Richard Bradbury (2025-04-15)" w:date="2025-04-15T14:52:00Z">
        <w:r w:rsidR="004411F6" w:rsidRPr="004411F6">
          <w:rPr>
            <w:rStyle w:val="Codechar"/>
          </w:rPr>
          <w:t>bdtSpecification</w:t>
        </w:r>
      </w:ins>
      <w:ins w:id="156" w:author="Richard Bradbury (2025-04-15)" w:date="2025-04-15T14:53:00Z">
        <w:r w:rsidR="004411F6">
          <w:t xml:space="preserve"> property of the corresponding Policy Template (if provisioned) </w:t>
        </w:r>
      </w:ins>
      <w:ins w:id="157" w:author="Richard Bradbury (2025-04-15)" w:date="2025-04-15T14:54:00Z">
        <w:r w:rsidR="004411F6">
          <w:t>and/or</w:t>
        </w:r>
      </w:ins>
      <w:ins w:id="158" w:author="Richard Bradbury (2025-04-15)" w:date="2025-04-15T14:53:00Z">
        <w:r w:rsidR="004411F6">
          <w:t xml:space="preserve"> based on interactions between the Media AF and the PCF/NEF</w:t>
        </w:r>
      </w:ins>
      <w:ins w:id="159" w:author="Richard Bradbury (2025-04-15)" w:date="2025-04-15T14:54:00Z">
        <w:r w:rsidR="004411F6">
          <w:t xml:space="preserve"> as specified in clause 5.5.3</w:t>
        </w:r>
      </w:ins>
      <w:ins w:id="160" w:author="Richard Bradbury (2025-04-15)" w:date="2025-04-15T14:51:00Z">
        <w:r w:rsidR="004411F6">
          <w:t>.</w:t>
        </w:r>
      </w:ins>
    </w:p>
    <w:p w14:paraId="23D79C50" w14:textId="77777777" w:rsidR="00DA5B47" w:rsidRDefault="005B4BDD" w:rsidP="00DA5B47">
      <w:pPr>
        <w:pStyle w:val="B1"/>
      </w:pPr>
      <w:ins w:id="161" w:author="Richard Bradbury (2025-04-15)" w:date="2025-04-15T14:45:00Z">
        <w:r>
          <w:t>-</w:t>
        </w:r>
        <w:r>
          <w:tab/>
        </w:r>
      </w:ins>
      <w:ins w:id="162" w:author="Richard Bradbury (2025-04-15)" w:date="2025-04-15T14:36:00Z">
        <w:r w:rsidR="00813799">
          <w:t>If</w:t>
        </w:r>
      </w:ins>
      <w:ins w:id="163" w:author="Richard Bradbury (2025-04-15)" w:date="2025-04-15T14:41:00Z">
        <w:r>
          <w:t xml:space="preserve"> the</w:t>
        </w:r>
      </w:ins>
      <w:ins w:id="164" w:author="Richard Bradbury (2025-04-15)" w:date="2025-04-15T14:36:00Z">
        <w:r w:rsidR="00813799">
          <w:t xml:space="preserve"> </w:t>
        </w:r>
      </w:ins>
      <w:ins w:id="165" w:author="Richard Bradbury (2025-04-15)" w:date="2025-04-15T14:41:00Z">
        <w:r>
          <w:rPr>
            <w:rStyle w:val="Codechar"/>
          </w:rPr>
          <w:t>l</w:t>
        </w:r>
        <w:r w:rsidRPr="00691912">
          <w:rPr>
            <w:rStyle w:val="Codechar"/>
          </w:rPr>
          <w:t>4SEnablement</w:t>
        </w:r>
      </w:ins>
      <w:ins w:id="166" w:author="Richard Bradbury (2025-05-21)" w:date="2025-05-22T00:57:00Z">
        <w:r w:rsidR="00DA5B47">
          <w:rPr>
            <w:rStyle w:val="Codechar"/>
          </w:rPr>
          <w:t>Preference</w:t>
        </w:r>
      </w:ins>
      <w:ins w:id="167" w:author="Richard Bradbury (2025-04-15)" w:date="2025-04-15T14:41:00Z">
        <w:r>
          <w:t xml:space="preserve"> property is present and set to </w:t>
        </w:r>
        <w:r w:rsidRPr="00201D45">
          <w:rPr>
            <w:rStyle w:val="Codechar"/>
          </w:rPr>
          <w:t>true</w:t>
        </w:r>
        <w:r>
          <w:t xml:space="preserve"> in a Policy Template to indicate that </w:t>
        </w:r>
      </w:ins>
      <w:ins w:id="168" w:author="Richard Bradbury (2025-04-15)" w:date="2025-04-15T14:36:00Z">
        <w:r w:rsidR="00813799">
          <w:t xml:space="preserve">ECN marking for L4S functionality is </w:t>
        </w:r>
      </w:ins>
      <w:ins w:id="169" w:author="Richard Bradbury (2025-05-21)" w:date="2025-05-22T00:41:00Z">
        <w:r w:rsidR="00DA5B47">
          <w:t>preferred when it is instantiated</w:t>
        </w:r>
      </w:ins>
      <w:ins w:id="170" w:author="Richard Bradbury (2025-04-15)" w:date="2025-04-15T14:39:00Z">
        <w:r w:rsidR="005341FC">
          <w:t xml:space="preserve">, the corresponding Policy Template Binding shall include the </w:t>
        </w:r>
        <w:r w:rsidR="005341FC" w:rsidRPr="005341FC">
          <w:rPr>
            <w:rStyle w:val="Codechar"/>
          </w:rPr>
          <w:t>l4SEnablement</w:t>
        </w:r>
      </w:ins>
      <w:ins w:id="171" w:author="Richard Bradbury (2025-05-21)" w:date="2025-05-22T00:42:00Z">
        <w:r w:rsidR="00DA5B47">
          <w:rPr>
            <w:rStyle w:val="Codechar"/>
          </w:rPr>
          <w:t>Preference</w:t>
        </w:r>
      </w:ins>
      <w:ins w:id="172" w:author="Richard Bradbury (2025-04-15)" w:date="2025-04-15T14:39:00Z">
        <w:r w:rsidR="005341FC">
          <w:t xml:space="preserve"> flag</w:t>
        </w:r>
      </w:ins>
      <w:ins w:id="173" w:author="Richard Bradbury (2025-04-15)" w:date="2025-04-15T14:40:00Z">
        <w:r w:rsidR="005341FC">
          <w:t xml:space="preserve"> </w:t>
        </w:r>
      </w:ins>
      <w:ins w:id="174" w:author="Richard Bradbury (2025-04-15)" w:date="2025-04-15T14:42:00Z">
        <w:r>
          <w:t>set to the same value</w:t>
        </w:r>
      </w:ins>
      <w:ins w:id="175" w:author="Richard Bradbury (2025-04-15)" w:date="2025-04-15T14:40:00Z">
        <w:r w:rsidR="005341FC">
          <w:t>.</w:t>
        </w:r>
      </w:ins>
    </w:p>
    <w:p w14:paraId="33850FEB" w14:textId="21947365" w:rsidR="00813799" w:rsidRDefault="00DA5B47" w:rsidP="00DA5B47">
      <w:pPr>
        <w:pStyle w:val="B1"/>
        <w:rPr>
          <w:ins w:id="176" w:author="Richard Bradbury (2025-04-15)" w:date="2025-04-15T14:36:00Z"/>
        </w:rPr>
      </w:pPr>
      <w:commentRangeStart w:id="177"/>
      <w:commentRangeStart w:id="178"/>
      <w:ins w:id="179" w:author="Huawei-Qi" w:date="2025-05-13T10:20:00Z">
        <w:r>
          <w:t>-</w:t>
        </w:r>
        <w:r>
          <w:tab/>
          <w:t xml:space="preserve">If the </w:t>
        </w:r>
      </w:ins>
      <w:ins w:id="180" w:author="Huawei-Qi" w:date="2025-05-13T21:27:00Z">
        <w:r>
          <w:rPr>
            <w:rStyle w:val="Codechar"/>
          </w:rPr>
          <w:t>q</w:t>
        </w:r>
        <w:r w:rsidRPr="00691912">
          <w:rPr>
            <w:rStyle w:val="Codechar"/>
          </w:rPr>
          <w:t>oSMonitor</w:t>
        </w:r>
        <w:r>
          <w:rPr>
            <w:rStyle w:val="Codechar"/>
          </w:rPr>
          <w:t>ing</w:t>
        </w:r>
        <w:r w:rsidRPr="00691912">
          <w:rPr>
            <w:rStyle w:val="Codechar"/>
          </w:rPr>
          <w:t>Config</w:t>
        </w:r>
        <w:r>
          <w:rPr>
            <w:rStyle w:val="Codechar"/>
          </w:rPr>
          <w:t>uration</w:t>
        </w:r>
      </w:ins>
      <w:ins w:id="181" w:author="Huawei-Qi" w:date="2025-05-13T10:20:00Z">
        <w:r w:rsidRPr="00801A11">
          <w:rPr>
            <w:rStyle w:val="Codechar"/>
          </w:rPr>
          <w:t xml:space="preserve"> </w:t>
        </w:r>
        <w:r>
          <w:t xml:space="preserve">property is present in a Policy Template to indicate that QoS monitoring functionality is </w:t>
        </w:r>
      </w:ins>
      <w:ins w:id="182" w:author="Richard Bradbury (2025-05-21)" w:date="2025-05-22T00:41:00Z">
        <w:r>
          <w:t>preferred when it is instantiated</w:t>
        </w:r>
      </w:ins>
      <w:ins w:id="183" w:author="Huawei-Qi" w:date="2025-05-13T10:20:00Z">
        <w:r>
          <w:t xml:space="preserve">, the corresponding Policy Template Binding shall include the </w:t>
        </w:r>
        <w:r w:rsidRPr="00801A11">
          <w:rPr>
            <w:rStyle w:val="Codechar"/>
          </w:rPr>
          <w:t>qoSMonitoring</w:t>
        </w:r>
      </w:ins>
      <w:ins w:id="184" w:author="Richard Bradbury" w:date="2025-05-13T18:57:00Z">
        <w:r>
          <w:rPr>
            <w:rStyle w:val="Codechar"/>
          </w:rPr>
          <w:t>‌</w:t>
        </w:r>
      </w:ins>
      <w:ins w:id="185" w:author="Richard Bradbury (2025-05-21)" w:date="2025-05-22T00:58:00Z">
        <w:r>
          <w:rPr>
            <w:rStyle w:val="Codechar"/>
          </w:rPr>
          <w:t>Enablement‌</w:t>
        </w:r>
      </w:ins>
      <w:ins w:id="186" w:author="Richard Bradbury (2025-05-21)" w:date="2025-05-22T00:57:00Z">
        <w:r>
          <w:rPr>
            <w:rStyle w:val="Codechar"/>
          </w:rPr>
          <w:t>Preference</w:t>
        </w:r>
      </w:ins>
      <w:ins w:id="187" w:author="Huawei-Qi" w:date="2025-05-13T10:20:00Z">
        <w:r w:rsidRPr="00801A11">
          <w:rPr>
            <w:rStyle w:val="Codechar"/>
          </w:rPr>
          <w:t xml:space="preserve"> </w:t>
        </w:r>
        <w:r>
          <w:t xml:space="preserve">flag set to </w:t>
        </w:r>
      </w:ins>
      <w:ins w:id="188" w:author="Huawei-Qi" w:date="2025-05-13T21:28:00Z">
        <w:r w:rsidRPr="00201D45">
          <w:rPr>
            <w:rStyle w:val="Codechar"/>
          </w:rPr>
          <w:t>true</w:t>
        </w:r>
      </w:ins>
      <w:ins w:id="189" w:author="Huawei-Qi" w:date="2025-05-13T10:20:00Z">
        <w:r>
          <w:t>.</w:t>
        </w:r>
      </w:ins>
      <w:commentRangeEnd w:id="177"/>
      <w:r>
        <w:rPr>
          <w:rStyle w:val="ab"/>
        </w:rPr>
        <w:commentReference w:id="177"/>
      </w:r>
      <w:commentRangeEnd w:id="178"/>
      <w:r>
        <w:rPr>
          <w:rStyle w:val="ab"/>
        </w:rPr>
        <w:commentReference w:id="178"/>
      </w:r>
    </w:p>
    <w:p w14:paraId="6BF24625" w14:textId="77777777" w:rsidR="00813799" w:rsidRPr="00A16B5B" w:rsidRDefault="00813799" w:rsidP="00813799">
      <w:r w:rsidRPr="00AF6852">
        <w:t>If an Edge Resources Configuration with client-driven management (</w:t>
      </w:r>
      <w:r w:rsidRPr="00AD44F2">
        <w:rPr>
          <w:rStyle w:val="Codechar"/>
        </w:rPr>
        <w:t>EM_CLIENT_DRIVEN</w:t>
      </w:r>
      <w:r w:rsidRPr="00AF6852">
        <w:t>) is provisioned in the applicable Provisioning Session (see clause 5.2.6), the Media AF shall convey a Client Edge Resources Configuration to the Media Session Handler as part of the Service Access Information it provides at reference point M5.</w:t>
      </w:r>
    </w:p>
    <w:p w14:paraId="4879DB4C" w14:textId="53DCFE7C" w:rsidR="00813799" w:rsidRPr="00A16B5B" w:rsidRDefault="00813799" w:rsidP="00813799">
      <w:bookmarkStart w:id="190" w:name="_Toc68899534"/>
      <w:bookmarkStart w:id="191" w:name="_Toc71214285"/>
      <w:bookmarkStart w:id="192" w:name="_Toc71721959"/>
      <w:bookmarkStart w:id="193" w:name="_Toc74859011"/>
      <w:bookmarkStart w:id="194" w:name="_Toc14662689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90"/>
    <w:bookmarkEnd w:id="191"/>
    <w:bookmarkEnd w:id="192"/>
    <w:bookmarkEnd w:id="193"/>
    <w:bookmarkEnd w:id="194"/>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2DEB3BD" w14:textId="77777777" w:rsidR="002D636C" w:rsidRPr="00A16B5B" w:rsidRDefault="002D636C" w:rsidP="002D636C">
      <w:pPr>
        <w:pStyle w:val="4"/>
        <w:rPr>
          <w:lang w:eastAsia="zh-CN"/>
        </w:rPr>
      </w:pPr>
      <w:r w:rsidRPr="00A16B5B">
        <w:rPr>
          <w:lang w:eastAsia="zh-CN"/>
        </w:rPr>
        <w:t>5.3.3.2</w:t>
      </w:r>
      <w:r w:rsidRPr="00A16B5B">
        <w:rPr>
          <w:lang w:eastAsia="zh-CN"/>
        </w:rPr>
        <w:tab/>
        <w:t>Create Dynamic Policy Instance resource operation</w:t>
      </w:r>
      <w:bookmarkEnd w:id="111"/>
    </w:p>
    <w:p w14:paraId="44A247E1" w14:textId="77777777" w:rsidR="002D636C" w:rsidRPr="00A16B5B" w:rsidRDefault="002D636C" w:rsidP="002D636C">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20AC63FF" w14:textId="77777777" w:rsidR="002D636C" w:rsidRPr="00A16B5B" w:rsidRDefault="002D636C" w:rsidP="002D636C">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1084FEA3" w14:textId="77777777" w:rsidR="002D636C" w:rsidRPr="00A16B5B" w:rsidRDefault="002D636C" w:rsidP="002D636C">
      <w:pPr>
        <w:pStyle w:val="B1"/>
      </w:pPr>
      <w:r w:rsidRPr="000A7E42">
        <w:lastRenderedPageBreak/>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9297440" w14:textId="77777777" w:rsidR="002D636C" w:rsidRPr="00A16B5B" w:rsidRDefault="002D636C" w:rsidP="002D636C">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265DAE91" w14:textId="77777777" w:rsidR="002D636C" w:rsidRPr="00A16B5B" w:rsidRDefault="002D636C" w:rsidP="002D636C">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72FEB90E" w14:textId="77777777" w:rsidR="002D636C" w:rsidRPr="00BB058C" w:rsidRDefault="002D636C" w:rsidP="002D636C">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10E39C2" w14:textId="77777777" w:rsidR="002D636C" w:rsidRPr="00A16B5B" w:rsidRDefault="002D636C" w:rsidP="002D636C">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09CAA212"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DB830CE"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5E352560" w14:textId="77777777" w:rsidR="002D636C" w:rsidRPr="00A16B5B" w:rsidRDefault="002D636C" w:rsidP="002D636C">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37E7CC36" w14:textId="77777777" w:rsidR="002D636C" w:rsidRPr="00A16B5B" w:rsidRDefault="002D636C" w:rsidP="002D636C">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52920284" w14:textId="77777777" w:rsidR="002D636C" w:rsidRPr="00A16B5B" w:rsidRDefault="002D636C" w:rsidP="002D636C">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4677660F" w14:textId="77777777" w:rsidR="002D636C" w:rsidRPr="00A16B5B" w:rsidRDefault="002D636C" w:rsidP="002D636C">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6D931AB3" w14:textId="77777777" w:rsidR="002D636C" w:rsidRPr="00A16B5B" w:rsidRDefault="002D636C" w:rsidP="002D636C">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3F742948" w14:textId="77777777" w:rsidR="002D636C" w:rsidRPr="00A16B5B" w:rsidRDefault="002D636C" w:rsidP="002D636C">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66608A7E" w14:textId="77777777" w:rsidR="002D636C" w:rsidRPr="00A16B5B" w:rsidRDefault="002D636C" w:rsidP="002D636C">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42714850" w14:textId="77777777" w:rsidR="00DA5B47" w:rsidRDefault="00DA5B47" w:rsidP="00DA5B47">
      <w:pPr>
        <w:pStyle w:val="B2"/>
        <w:rPr>
          <w:ins w:id="195" w:author="Huawei-Qi-0521" w:date="2025-05-21T16:19:00Z"/>
          <w:lang w:eastAsia="zh-CN"/>
        </w:rPr>
      </w:pPr>
      <w:ins w:id="196" w:author="Huawei-Qi-0521" w:date="2025-05-21T16:15:00Z">
        <w:r>
          <w:rPr>
            <w:rFonts w:hint="eastAsia"/>
            <w:lang w:eastAsia="zh-CN"/>
          </w:rPr>
          <w:t>-</w:t>
        </w:r>
        <w:r>
          <w:rPr>
            <w:lang w:eastAsia="zh-CN"/>
          </w:rPr>
          <w:tab/>
        </w:r>
      </w:ins>
      <w:ins w:id="197" w:author="Huawei-Qi-0521" w:date="2025-05-21T16:19:00Z">
        <w:r w:rsidRPr="007F7232">
          <w:rPr>
            <w:rStyle w:val="Codechar"/>
          </w:rPr>
          <w:t>l</w:t>
        </w:r>
      </w:ins>
      <w:ins w:id="198" w:author="Huawei-Qi-0521" w:date="2025-05-21T16:15:00Z">
        <w:r w:rsidRPr="007F7232">
          <w:rPr>
            <w:rStyle w:val="Codechar"/>
          </w:rPr>
          <w:t>4S</w:t>
        </w:r>
      </w:ins>
      <w:ins w:id="199" w:author="Richard Bradbury (2025-05-21)" w:date="2025-05-22T01:30:00Z">
        <w:r>
          <w:rPr>
            <w:rStyle w:val="Codechar"/>
          </w:rPr>
          <w:t>Required</w:t>
        </w:r>
      </w:ins>
      <w:ins w:id="200" w:author="Huawei-Qi-0521" w:date="2025-05-21T16:15:00Z">
        <w:r>
          <w:rPr>
            <w:lang w:eastAsia="zh-CN"/>
          </w:rPr>
          <w:t xml:space="preserve"> </w:t>
        </w:r>
      </w:ins>
      <w:ins w:id="201" w:author="Huawei-Qi-0521" w:date="2025-05-21T16:16:00Z">
        <w:r>
          <w:rPr>
            <w:lang w:eastAsia="zh-CN"/>
          </w:rPr>
          <w:t xml:space="preserve">flag may be </w:t>
        </w:r>
      </w:ins>
      <w:ins w:id="202" w:author="Richard Bradbury (2025-05-21)" w:date="2025-05-22T00:53:00Z">
        <w:r>
          <w:rPr>
            <w:lang w:eastAsia="zh-CN"/>
          </w:rPr>
          <w:t xml:space="preserve">set to </w:t>
        </w:r>
        <w:r w:rsidRPr="008E323C">
          <w:rPr>
            <w:rStyle w:val="Codechar"/>
          </w:rPr>
          <w:t>true</w:t>
        </w:r>
      </w:ins>
      <w:ins w:id="203" w:author="Huawei-Qi-0521" w:date="2025-05-21T16:16:00Z">
        <w:r>
          <w:rPr>
            <w:lang w:eastAsia="zh-CN"/>
          </w:rPr>
          <w:t xml:space="preserve"> to </w:t>
        </w:r>
      </w:ins>
      <w:ins w:id="204" w:author="Richard Bradbury (2025-05-21)" w:date="2025-05-22T00:53:00Z">
        <w:r>
          <w:rPr>
            <w:lang w:eastAsia="zh-CN"/>
          </w:rPr>
          <w:t>r</w:t>
        </w:r>
      </w:ins>
      <w:ins w:id="205" w:author="Richard Bradbury (2025-05-21)" w:date="2025-05-22T00:54:00Z">
        <w:r>
          <w:rPr>
            <w:lang w:eastAsia="zh-CN"/>
          </w:rPr>
          <w:t>equire that</w:t>
        </w:r>
      </w:ins>
      <w:ins w:id="206" w:author="Huawei-Qi-0521" w:date="2025-05-21T16:16:00Z">
        <w:r>
          <w:rPr>
            <w:lang w:eastAsia="zh-CN"/>
          </w:rPr>
          <w:t xml:space="preserve"> ECN marking for L4S </w:t>
        </w:r>
      </w:ins>
      <w:ins w:id="207" w:author="Richard Bradbury (2025-05-21)" w:date="2025-05-22T00:54:00Z">
        <w:r>
          <w:rPr>
            <w:lang w:eastAsia="zh-CN"/>
          </w:rPr>
          <w:t xml:space="preserve">is enabled </w:t>
        </w:r>
      </w:ins>
      <w:ins w:id="208" w:author="Huawei-Qi-0521" w:date="2025-05-21T16:19:00Z">
        <w:r>
          <w:rPr>
            <w:lang w:eastAsia="zh-CN"/>
          </w:rPr>
          <w:t xml:space="preserve">in the 5G </w:t>
        </w:r>
      </w:ins>
      <w:ins w:id="209" w:author="Richard Bradbury (2025-05-21)" w:date="2025-05-22T00:52:00Z">
        <w:r>
          <w:rPr>
            <w:lang w:eastAsia="zh-CN"/>
          </w:rPr>
          <w:t>S</w:t>
        </w:r>
      </w:ins>
      <w:ins w:id="210" w:author="Huawei-Qi-0521" w:date="2025-05-21T16:19:00Z">
        <w:r>
          <w:rPr>
            <w:lang w:eastAsia="zh-CN"/>
          </w:rPr>
          <w:t xml:space="preserve">ystem </w:t>
        </w:r>
      </w:ins>
      <w:ins w:id="211" w:author="Huawei-Qi-0521" w:date="2025-05-21T16:18:00Z">
        <w:r>
          <w:rPr>
            <w:lang w:eastAsia="zh-CN"/>
          </w:rPr>
          <w:t>for the me</w:t>
        </w:r>
      </w:ins>
      <w:ins w:id="212" w:author="Huawei-Qi-0521" w:date="2025-05-21T16:19:00Z">
        <w:r>
          <w:rPr>
            <w:lang w:eastAsia="zh-CN"/>
          </w:rPr>
          <w:t>dia delivery session.</w:t>
        </w:r>
      </w:ins>
      <w:ins w:id="213" w:author="Richard Bradbury (2025-05-21)" w:date="2025-05-22T01:03:00Z">
        <w:r>
          <w:rPr>
            <w:lang w:eastAsia="zh-CN"/>
          </w:rPr>
          <w:t xml:space="preserve"> It is an error </w:t>
        </w:r>
      </w:ins>
      <w:ins w:id="214" w:author="Richard Bradbury (2025-05-21)" w:date="2025-05-22T01:04:00Z">
        <w:r>
          <w:rPr>
            <w:lang w:eastAsia="zh-CN"/>
          </w:rPr>
          <w:t xml:space="preserve">to create a Dynamic Policy with this feature </w:t>
        </w:r>
      </w:ins>
      <w:ins w:id="215" w:author="Richard Bradbury (2025-05-21)" w:date="2025-05-22T01:31:00Z">
        <w:r>
          <w:rPr>
            <w:lang w:eastAsia="zh-CN"/>
          </w:rPr>
          <w:t>required</w:t>
        </w:r>
      </w:ins>
      <w:ins w:id="216" w:author="Richard Bradbury (2025-05-21)" w:date="2025-05-22T01:04:00Z">
        <w:r>
          <w:rPr>
            <w:lang w:eastAsia="zh-CN"/>
          </w:rPr>
          <w:t xml:space="preserve"> unless the </w:t>
        </w:r>
      </w:ins>
      <w:ins w:id="217" w:author="Richard Bradbury (2025-05-21)" w:date="2025-05-22T01:05:00Z">
        <w:r>
          <w:rPr>
            <w:rStyle w:val="Codechar"/>
          </w:rPr>
          <w:t>l</w:t>
        </w:r>
        <w:r w:rsidRPr="00691912">
          <w:rPr>
            <w:rStyle w:val="Codechar"/>
          </w:rPr>
          <w:t>4SEnablement</w:t>
        </w:r>
      </w:ins>
      <w:ins w:id="218" w:author="Huawei-Qi-0522" w:date="2025-05-22T08:46:00Z">
        <w:r>
          <w:rPr>
            <w:rStyle w:val="Codechar"/>
          </w:rPr>
          <w:t>Preference</w:t>
        </w:r>
      </w:ins>
      <w:ins w:id="219" w:author="Richard Bradbury (2025-05-21)" w:date="2025-05-22T01:05:00Z">
        <w:r>
          <w:t xml:space="preserve"> property </w:t>
        </w:r>
      </w:ins>
      <w:ins w:id="220" w:author="Richard Bradbury (2025-05-21)" w:date="2025-05-22T01:07:00Z">
        <w:r>
          <w:t xml:space="preserve">(see clause 5.2.7.1) </w:t>
        </w:r>
      </w:ins>
      <w:ins w:id="221" w:author="Richard Bradbury (2025-05-21)" w:date="2025-05-22T01:05:00Z">
        <w:r>
          <w:t>is</w:t>
        </w:r>
      </w:ins>
      <w:ins w:id="222" w:author="Richard Bradbury (2025-05-21)" w:date="2025-05-22T01:07:00Z">
        <w:r>
          <w:t xml:space="preserve"> present and</w:t>
        </w:r>
      </w:ins>
      <w:ins w:id="223" w:author="Richard Bradbury (2025-05-21)" w:date="2025-05-22T01:05:00Z">
        <w:r>
          <w:t xml:space="preserve"> set to </w:t>
        </w:r>
        <w:r w:rsidRPr="0056509D">
          <w:rPr>
            <w:rStyle w:val="Codechar"/>
          </w:rPr>
          <w:t>true</w:t>
        </w:r>
        <w:r>
          <w:rPr>
            <w:lang w:eastAsia="zh-CN"/>
          </w:rPr>
          <w:t xml:space="preserve"> in the P</w:t>
        </w:r>
      </w:ins>
      <w:ins w:id="224" w:author="Richard Bradbury (2025-05-21)" w:date="2025-05-22T01:04:00Z">
        <w:r>
          <w:rPr>
            <w:lang w:eastAsia="zh-CN"/>
          </w:rPr>
          <w:t>olicy Template</w:t>
        </w:r>
      </w:ins>
      <w:ins w:id="225" w:author="Richard Bradbury (2025-05-21)" w:date="2025-05-22T01:06:00Z">
        <w:r>
          <w:rPr>
            <w:lang w:eastAsia="zh-CN"/>
          </w:rPr>
          <w:t>.</w:t>
        </w:r>
      </w:ins>
    </w:p>
    <w:p w14:paraId="0EEFF337" w14:textId="77777777" w:rsidR="00DA5B47" w:rsidRDefault="00DA5B47" w:rsidP="00DA5B47">
      <w:pPr>
        <w:pStyle w:val="B2"/>
        <w:rPr>
          <w:ins w:id="226" w:author="Huawei-Qi-0521" w:date="2025-05-21T16:15:00Z"/>
        </w:rPr>
      </w:pPr>
      <w:ins w:id="227" w:author="Huawei-Qi-0521" w:date="2025-05-21T16:19:00Z">
        <w:r>
          <w:rPr>
            <w:rFonts w:hint="eastAsia"/>
            <w:lang w:eastAsia="zh-CN"/>
          </w:rPr>
          <w:t>-</w:t>
        </w:r>
        <w:r>
          <w:rPr>
            <w:lang w:eastAsia="zh-CN"/>
          </w:rPr>
          <w:tab/>
        </w:r>
        <w:r w:rsidRPr="007F7232">
          <w:rPr>
            <w:rStyle w:val="Codechar"/>
          </w:rPr>
          <w:t>qoSMonitoring</w:t>
        </w:r>
      </w:ins>
      <w:ins w:id="228" w:author="Richard Bradbury (2025-05-21)" w:date="2025-05-22T01:30:00Z">
        <w:r>
          <w:rPr>
            <w:rStyle w:val="Codechar"/>
          </w:rPr>
          <w:t>Required</w:t>
        </w:r>
      </w:ins>
      <w:ins w:id="229" w:author="Huawei-Qi-0521" w:date="2025-05-21T16:19:00Z">
        <w:r>
          <w:rPr>
            <w:lang w:eastAsia="zh-CN"/>
          </w:rPr>
          <w:t xml:space="preserve"> flag may be </w:t>
        </w:r>
      </w:ins>
      <w:ins w:id="230" w:author="Richard Bradbury (2025-05-21)" w:date="2025-05-22T00:53:00Z">
        <w:r>
          <w:rPr>
            <w:lang w:eastAsia="zh-CN"/>
          </w:rPr>
          <w:t xml:space="preserve">set to </w:t>
        </w:r>
        <w:r w:rsidRPr="008E323C">
          <w:rPr>
            <w:rStyle w:val="Codechar"/>
          </w:rPr>
          <w:t>true</w:t>
        </w:r>
      </w:ins>
      <w:ins w:id="231" w:author="Huawei-Qi-0521" w:date="2025-05-21T16:19:00Z">
        <w:r>
          <w:rPr>
            <w:lang w:eastAsia="zh-CN"/>
          </w:rPr>
          <w:t xml:space="preserve"> to </w:t>
        </w:r>
      </w:ins>
      <w:ins w:id="232" w:author="Richard Bradbury (2025-05-21)" w:date="2025-05-22T00:59:00Z">
        <w:r>
          <w:rPr>
            <w:lang w:eastAsia="zh-CN"/>
          </w:rPr>
          <w:t>require that</w:t>
        </w:r>
      </w:ins>
      <w:ins w:id="233" w:author="Huawei-Qi-0521" w:date="2025-05-21T16:19:00Z">
        <w:r>
          <w:rPr>
            <w:lang w:eastAsia="zh-CN"/>
          </w:rPr>
          <w:t xml:space="preserve"> QoS monitoring </w:t>
        </w:r>
      </w:ins>
      <w:ins w:id="234" w:author="Richard Bradbury (2025-05-21)" w:date="2025-05-22T00:59:00Z">
        <w:r>
          <w:rPr>
            <w:lang w:eastAsia="zh-CN"/>
          </w:rPr>
          <w:t xml:space="preserve">is enabled </w:t>
        </w:r>
      </w:ins>
      <w:ins w:id="235" w:author="Huawei-Qi-0521" w:date="2025-05-21T16:19:00Z">
        <w:r>
          <w:rPr>
            <w:lang w:eastAsia="zh-CN"/>
          </w:rPr>
          <w:t xml:space="preserve">in the 5G </w:t>
        </w:r>
      </w:ins>
      <w:ins w:id="236" w:author="Richard Bradbury (2025-05-21)" w:date="2025-05-22T00:52:00Z">
        <w:r>
          <w:rPr>
            <w:lang w:eastAsia="zh-CN"/>
          </w:rPr>
          <w:t>S</w:t>
        </w:r>
      </w:ins>
      <w:ins w:id="237" w:author="Huawei-Qi-0521" w:date="2025-05-21T16:19:00Z">
        <w:r>
          <w:rPr>
            <w:lang w:eastAsia="zh-CN"/>
          </w:rPr>
          <w:t>ystem for the media delivery session.</w:t>
        </w:r>
      </w:ins>
      <w:ins w:id="238" w:author="Richard Bradbury (2025-05-21)" w:date="2025-05-22T01:06:00Z">
        <w:r>
          <w:rPr>
            <w:lang w:eastAsia="zh-CN"/>
          </w:rPr>
          <w:t xml:space="preserve"> It is an error to create a Dynamic Policy with this feature </w:t>
        </w:r>
      </w:ins>
      <w:ins w:id="239" w:author="Richard Bradbury (2025-05-21)" w:date="2025-05-22T01:31:00Z">
        <w:r>
          <w:rPr>
            <w:lang w:eastAsia="zh-CN"/>
          </w:rPr>
          <w:t>required</w:t>
        </w:r>
      </w:ins>
      <w:ins w:id="240" w:author="Richard Bradbury (2025-05-21)" w:date="2025-05-22T01:06:00Z">
        <w:r>
          <w:rPr>
            <w:lang w:eastAsia="zh-CN"/>
          </w:rPr>
          <w:t xml:space="preserve"> unless the </w:t>
        </w:r>
        <w:r>
          <w:rPr>
            <w:rStyle w:val="Codechar"/>
          </w:rPr>
          <w:t>q</w:t>
        </w:r>
        <w:r w:rsidRPr="00691912">
          <w:rPr>
            <w:rStyle w:val="Codechar"/>
          </w:rPr>
          <w:t>oSMonitor</w:t>
        </w:r>
        <w:r>
          <w:rPr>
            <w:rStyle w:val="Codechar"/>
          </w:rPr>
          <w:t>ing</w:t>
        </w:r>
        <w:r w:rsidRPr="00691912">
          <w:rPr>
            <w:rStyle w:val="Codechar"/>
          </w:rPr>
          <w:t>Config</w:t>
        </w:r>
        <w:r>
          <w:rPr>
            <w:rStyle w:val="Codechar"/>
          </w:rPr>
          <w:t>uration</w:t>
        </w:r>
        <w:r>
          <w:t xml:space="preserve"> property (see clause 5.2.7.1) is present</w:t>
        </w:r>
        <w:r>
          <w:rPr>
            <w:lang w:eastAsia="zh-CN"/>
          </w:rPr>
          <w:t xml:space="preserve"> in the Policy Template.</w:t>
        </w:r>
      </w:ins>
    </w:p>
    <w:p w14:paraId="20ADEDB9" w14:textId="77777777" w:rsidR="002D636C" w:rsidRPr="00A16B5B" w:rsidRDefault="002D636C" w:rsidP="002D636C">
      <w:pPr>
        <w:pStyle w:val="B1"/>
        <w:keepNext/>
      </w:pPr>
      <w:r w:rsidRPr="000A7E42">
        <w:lastRenderedPageBreak/>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B85A5E7" w14:textId="77777777" w:rsidR="002D636C" w:rsidRPr="00A16B5B" w:rsidRDefault="002D636C" w:rsidP="002D636C">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613A64A2" w14:textId="77777777" w:rsidR="002D636C" w:rsidRPr="00A16B5B" w:rsidRDefault="002D636C" w:rsidP="002D636C">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8339344" w14:textId="77777777" w:rsidR="002D636C" w:rsidRPr="00A16B5B" w:rsidRDefault="002D636C" w:rsidP="002D636C">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0DA54736" w14:textId="77777777" w:rsidR="002D636C" w:rsidRPr="00A16B5B" w:rsidRDefault="002D636C" w:rsidP="002D636C">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68FEDB9" w14:textId="77777777" w:rsidR="009C3A43" w:rsidRDefault="002D636C" w:rsidP="002D636C">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96C952C" w14:textId="6D32B6F0" w:rsidR="009C3A43" w:rsidRDefault="009C3A43" w:rsidP="001D5F2B">
      <w:pPr>
        <w:pStyle w:val="B1"/>
        <w:keepNext/>
        <w:rPr>
          <w:ins w:id="241" w:author="Richard Bradbury [2]" w:date="2025-04-14T19:20:00Z"/>
        </w:rPr>
      </w:pPr>
      <w:ins w:id="242" w:author="Richard Bradbury [2]" w:date="2025-04-14T19:19:00Z">
        <w:r>
          <w:t>-</w:t>
        </w:r>
        <w:r>
          <w:tab/>
          <w:t>T</w:t>
        </w:r>
      </w:ins>
      <w:ins w:id="243" w:author="Huawei-Qi_0414" w:date="2025-04-14T20:50:00Z">
        <w:r>
          <w:t xml:space="preserve">he </w:t>
        </w:r>
        <w:r w:rsidRPr="009C3A43">
          <w:rPr>
            <w:rStyle w:val="Codechar"/>
          </w:rPr>
          <w:t>l4sEnabled</w:t>
        </w:r>
        <w:r>
          <w:t xml:space="preserve"> property </w:t>
        </w:r>
      </w:ins>
      <w:ins w:id="244" w:author="Richard Bradbury [2]" w:date="2025-04-14T20:36:00Z">
        <w:r w:rsidR="0007735B">
          <w:t xml:space="preserve">in the response message body </w:t>
        </w:r>
      </w:ins>
      <w:ins w:id="245" w:author="Huawei-Qi_0414" w:date="2025-04-14T20:50:00Z">
        <w:r>
          <w:t xml:space="preserve">shall be populated </w:t>
        </w:r>
      </w:ins>
      <w:ins w:id="246" w:author="Richard Bradbury [2]" w:date="2025-04-14T19:20:00Z">
        <w:r>
          <w:t>with</w:t>
        </w:r>
      </w:ins>
      <w:ins w:id="247" w:author="Huawei-Qi_0414" w:date="2025-04-14T20:50:00Z">
        <w:r>
          <w:t xml:space="preserve"> the enablement status of ECN marking for L4S functionality</w:t>
        </w:r>
      </w:ins>
      <w:ins w:id="248" w:author="Richard Bradbury [2]" w:date="2025-04-14T19:22:00Z">
        <w:r>
          <w:t xml:space="preserve"> in the 5G System</w:t>
        </w:r>
      </w:ins>
      <w:ins w:id="249" w:author="Richard Bradbury [2]" w:date="2025-04-14T19:20:00Z">
        <w:r>
          <w:t>.</w:t>
        </w:r>
      </w:ins>
    </w:p>
    <w:p w14:paraId="18A99C3D" w14:textId="568DC33B" w:rsidR="002D636C" w:rsidRPr="00A16B5B" w:rsidRDefault="009C3A43">
      <w:pPr>
        <w:pStyle w:val="B1"/>
        <w:pPrChange w:id="250" w:author="Richard Bradbury [2]" w:date="2025-04-14T19:19:00Z">
          <w:pPr/>
        </w:pPrChange>
      </w:pPr>
      <w:ins w:id="251" w:author="Richard Bradbury [2]" w:date="2025-04-14T19:20:00Z">
        <w:r>
          <w:t>-</w:t>
        </w:r>
        <w:r>
          <w:tab/>
        </w:r>
      </w:ins>
      <w:ins w:id="252" w:author="Richard Bradbury [2]" w:date="2025-04-14T19:21:00Z">
        <w:r>
          <w:t>T</w:t>
        </w:r>
      </w:ins>
      <w:ins w:id="253" w:author="Huawei-Qi_0414" w:date="2025-04-14T20:50:00Z">
        <w:r>
          <w:t xml:space="preserve">he </w:t>
        </w:r>
        <w:r w:rsidRPr="009C3A43">
          <w:rPr>
            <w:rStyle w:val="Codechar"/>
          </w:rPr>
          <w:t>qosMonitoringEnabled</w:t>
        </w:r>
        <w:r>
          <w:t xml:space="preserve"> property </w:t>
        </w:r>
      </w:ins>
      <w:ins w:id="254" w:author="Richard Bradbury [2]" w:date="2025-04-14T20:36:00Z">
        <w:r w:rsidR="0007735B">
          <w:t xml:space="preserve">in the response message body </w:t>
        </w:r>
      </w:ins>
      <w:ins w:id="255" w:author="Huawei-Qi_0414" w:date="2025-04-14T20:50:00Z">
        <w:r>
          <w:t xml:space="preserve">shall be populated </w:t>
        </w:r>
      </w:ins>
      <w:ins w:id="256" w:author="Richard Bradbury [2]" w:date="2025-04-14T19:21:00Z">
        <w:r>
          <w:t>with</w:t>
        </w:r>
      </w:ins>
      <w:ins w:id="257" w:author="Huawei-Qi_0414" w:date="2025-04-14T20:50:00Z">
        <w:r>
          <w:t xml:space="preserve"> the enablement status of QoS monitoring</w:t>
        </w:r>
      </w:ins>
      <w:ins w:id="258" w:author="Richard Bradbury [2]" w:date="2025-04-14T19:22:00Z">
        <w:r>
          <w:t xml:space="preserve"> in the 5G System</w:t>
        </w:r>
      </w:ins>
      <w:ins w:id="259" w:author="Huawei-Qi_0414" w:date="2025-04-14T20:50:00Z">
        <w:r w:rsidR="00E42D6A">
          <w:t>.</w:t>
        </w:r>
        <w:commentRangeStart w:id="260"/>
        <w:commentRangeEnd w:id="260"/>
        <w:r w:rsidR="00E42D6A">
          <w:rPr>
            <w:rStyle w:val="ab"/>
          </w:rPr>
          <w:commentReference w:id="260"/>
        </w:r>
      </w:ins>
      <w:commentRangeStart w:id="261"/>
      <w:commentRangeStart w:id="262"/>
      <w:commentRangeStart w:id="263"/>
      <w:commentRangeEnd w:id="261"/>
      <w:r w:rsidR="00E42D6A">
        <w:rPr>
          <w:rStyle w:val="ab"/>
        </w:rPr>
        <w:commentReference w:id="261"/>
      </w:r>
      <w:commentRangeEnd w:id="262"/>
      <w:r w:rsidR="0056509D">
        <w:rPr>
          <w:rStyle w:val="ab"/>
        </w:rPr>
        <w:commentReference w:id="262"/>
      </w:r>
      <w:commentRangeEnd w:id="263"/>
      <w:r w:rsidR="00F468DA">
        <w:rPr>
          <w:rStyle w:val="ab"/>
        </w:rPr>
        <w:commentReference w:id="263"/>
      </w:r>
    </w:p>
    <w:p w14:paraId="3DDB9DC9" w14:textId="77777777" w:rsidR="002D636C" w:rsidRPr="00A16B5B" w:rsidRDefault="002D636C" w:rsidP="002D636C">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2D4108C1" w14:textId="28C1240F" w:rsidR="002D636C" w:rsidRPr="002D636C" w:rsidRDefault="002D636C" w:rsidP="002D636C">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32F99AB2" w14:textId="77777777" w:rsidR="002D636C" w:rsidRPr="00A16B5B" w:rsidRDefault="002D636C" w:rsidP="002D636C">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2CB07C8D" w14:textId="77777777" w:rsidR="002D636C" w:rsidRPr="00A16B5B" w:rsidRDefault="002D636C" w:rsidP="002D636C">
      <w:r w:rsidRPr="00A16B5B">
        <w:t>The usage and message formats for the MQTT notification channel are specified in clause 10.2.</w:t>
      </w:r>
    </w:p>
    <w:p w14:paraId="09A6F78E" w14:textId="77777777" w:rsidR="002D636C" w:rsidRPr="00A16B5B" w:rsidRDefault="002D636C" w:rsidP="002D636C">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573BD41" w14:textId="77777777" w:rsidR="002D636C" w:rsidRPr="00A16B5B" w:rsidRDefault="002D636C" w:rsidP="002D636C">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24304912" w14:textId="77777777" w:rsidR="002D636C" w:rsidRPr="00A16B5B" w:rsidRDefault="002D636C" w:rsidP="002D636C">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B7004F0" w14:textId="77777777" w:rsidR="002D636C" w:rsidRPr="00A16B5B" w:rsidRDefault="002D636C" w:rsidP="002D636C">
      <w:r w:rsidRPr="00A16B5B">
        <w:lastRenderedPageBreak/>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37A5D61" w14:textId="77777777" w:rsidR="002D636C" w:rsidRPr="00A16B5B" w:rsidRDefault="002D636C" w:rsidP="002D636C">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85D252F" w14:textId="77777777" w:rsidR="002D636C" w:rsidRPr="00A16B5B" w:rsidRDefault="002D636C" w:rsidP="002D636C">
      <w:pPr>
        <w:rPr>
          <w:lang w:eastAsia="zh-CN"/>
        </w:rPr>
      </w:pPr>
      <w:bookmarkStart w:id="264" w:name="_CR5_3_3_3"/>
      <w:bookmarkStart w:id="265" w:name="_CR5_3_3_5"/>
      <w:bookmarkEnd w:id="264"/>
      <w:bookmarkEnd w:id="265"/>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77668749" w14:textId="3FD996A6" w:rsidR="00757F7B" w:rsidRDefault="00757F7B" w:rsidP="00757F7B">
      <w:pPr>
        <w:pStyle w:val="3"/>
        <w:rPr>
          <w:lang w:eastAsia="en-GB"/>
        </w:rPr>
      </w:pPr>
      <w:r>
        <w:t>5.4.3</w:t>
      </w:r>
      <w:r>
        <w:tab/>
        <w:t>Dynamic Policy invocation</w:t>
      </w:r>
    </w:p>
    <w:p w14:paraId="3360E266" w14:textId="21BC84B6" w:rsidR="00757F7B" w:rsidRDefault="00757F7B" w:rsidP="00757F7B">
      <w:pPr>
        <w:keepLines/>
      </w:pPr>
      <w:r>
        <w:t xml:space="preserve">At the start of a media delivery session, the Media Session Handler shall determine the external reference and target QoS parameters of the initial Service Operation Point by invoking an appropriate API method on the Media Session Handler at reference point M11. </w:t>
      </w:r>
      <w:bookmarkStart w:id="266" w:name="_Hlk198651913"/>
      <w:ins w:id="267" w:author="Huawei-Qi-0520" w:date="2025-05-20T16:41:00Z">
        <w:r w:rsidR="00DA5B47">
          <w:t xml:space="preserve">In addition, the Media Session Handler </w:t>
        </w:r>
      </w:ins>
      <w:ins w:id="268" w:author="Huawei-Qi-0520" w:date="2025-05-20T16:42:00Z">
        <w:r w:rsidR="00DA5B47">
          <w:t xml:space="preserve">may </w:t>
        </w:r>
      </w:ins>
      <w:ins w:id="269" w:author="Huawei-Qi-0520" w:date="2025-05-20T16:43:00Z">
        <w:r w:rsidR="00DA5B47">
          <w:t>interrogate</w:t>
        </w:r>
      </w:ins>
      <w:ins w:id="270" w:author="Huawei-Qi-0520" w:date="2025-05-20T16:42:00Z">
        <w:r w:rsidR="00DA5B47">
          <w:t xml:space="preserve"> the capabilities of the Media Access Function.</w:t>
        </w:r>
        <w:bookmarkEnd w:id="266"/>
        <w:r w:rsidR="00DA5B47">
          <w:t xml:space="preserve"> </w:t>
        </w:r>
      </w:ins>
      <w:r>
        <w:t>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3687B27C" w14:textId="489560FF" w:rsidR="00792C3C" w:rsidRDefault="00F8390B">
      <w:pPr>
        <w:rPr>
          <w:ins w:id="271" w:author="Huawei-Qi_0414" w:date="2025-04-14T14:41:00Z"/>
        </w:rPr>
      </w:pPr>
      <w:commentRangeStart w:id="272"/>
      <w:commentRangeStart w:id="273"/>
      <w:ins w:id="274" w:author="Richard Bradbury [2]" w:date="2025-04-14T10:17:00Z">
        <w:r>
          <w:t>If</w:t>
        </w:r>
      </w:ins>
      <w:ins w:id="275" w:author="Richard Bradbury [2]" w:date="2025-04-14T10:13:00Z">
        <w:r>
          <w:t xml:space="preserve"> </w:t>
        </w:r>
      </w:ins>
      <w:commentRangeStart w:id="276"/>
      <w:commentRangeStart w:id="277"/>
      <w:commentRangeEnd w:id="276"/>
      <w:r w:rsidR="00E42D6A">
        <w:rPr>
          <w:rStyle w:val="ab"/>
        </w:rPr>
        <w:commentReference w:id="276"/>
      </w:r>
      <w:commentRangeEnd w:id="277"/>
      <w:r w:rsidR="00517896">
        <w:rPr>
          <w:rStyle w:val="ab"/>
        </w:rPr>
        <w:commentReference w:id="277"/>
      </w:r>
      <w:ins w:id="278" w:author="Thorsten Lohmar (15th April)" w:date="2025-04-15T11:00:00Z">
        <w:r w:rsidR="00F42B93">
          <w:t>the Media Access Function</w:t>
        </w:r>
      </w:ins>
      <w:ins w:id="279" w:author="Richard Bradbury [2]" w:date="2025-04-14T10:13:00Z">
        <w:r>
          <w:t xml:space="preserve"> supports an L4S protocol stack</w:t>
        </w:r>
      </w:ins>
      <w:commentRangeEnd w:id="272"/>
      <w:ins w:id="280" w:author="Richard Bradbury [2]" w:date="2025-04-14T10:17:00Z">
        <w:r>
          <w:rPr>
            <w:rStyle w:val="ab"/>
          </w:rPr>
          <w:commentReference w:id="272"/>
        </w:r>
      </w:ins>
      <w:commentRangeEnd w:id="273"/>
      <w:r w:rsidR="00DF2770">
        <w:rPr>
          <w:rStyle w:val="ab"/>
        </w:rPr>
        <w:commentReference w:id="273"/>
      </w:r>
      <w:ins w:id="281" w:author="Richard Bradbury [2]" w:date="2025-04-14T10:13:00Z">
        <w:r>
          <w:t xml:space="preserve">, </w:t>
        </w:r>
      </w:ins>
      <w:ins w:id="282" w:author="Richard Bradbury (2025-04-15)" w:date="2025-04-15T14:09:00Z">
        <w:r w:rsidR="002A7D08">
          <w:t>i</w:t>
        </w:r>
      </w:ins>
      <w:ins w:id="283" w:author="Richard Bradbury [2]" w:date="2025-04-14T10:13:00Z">
        <w:r>
          <w:t>t</w:t>
        </w:r>
      </w:ins>
      <w:ins w:id="284" w:author="Huawei-Qi" w:date="2025-04-07T10:52:00Z">
        <w:r w:rsidR="00757F7B">
          <w:t xml:space="preserve"> </w:t>
        </w:r>
      </w:ins>
      <w:commentRangeStart w:id="285"/>
      <w:ins w:id="286" w:author="Thorsten Lohmar (14th April 2)" w:date="2025-04-14T22:29:00Z">
        <w:r w:rsidR="00E42D6A">
          <w:t>sh</w:t>
        </w:r>
      </w:ins>
      <w:ins w:id="287" w:author="Huawei-Qi_0415" w:date="2025-04-15T12:19:00Z">
        <w:r w:rsidR="007F452E">
          <w:t>all</w:t>
        </w:r>
      </w:ins>
      <w:commentRangeEnd w:id="285"/>
      <w:r w:rsidR="00E42D6A">
        <w:rPr>
          <w:rStyle w:val="ab"/>
        </w:rPr>
        <w:commentReference w:id="285"/>
      </w:r>
      <w:ins w:id="288" w:author="Huawei-Qi" w:date="2025-04-07T10:52:00Z">
        <w:r w:rsidR="00757F7B">
          <w:t xml:space="preserve"> subscribe to receive notifications from the Media Session Handler at reference point M</w:t>
        </w:r>
      </w:ins>
      <w:ins w:id="289" w:author="Huawei-Qi" w:date="2025-04-07T10:57:00Z">
        <w:r w:rsidR="00757F7B">
          <w:t>11</w:t>
        </w:r>
      </w:ins>
      <w:ins w:id="290" w:author="Huawei-Qi" w:date="2025-04-07T10:52:00Z">
        <w:r w:rsidR="00757F7B">
          <w:t xml:space="preserve"> concerning </w:t>
        </w:r>
      </w:ins>
      <w:ins w:id="291" w:author="Richard Bradbury (2025-05-21)" w:date="2025-05-22T01:08:00Z">
        <w:r w:rsidR="00DA5B47">
          <w:t xml:space="preserve">successful </w:t>
        </w:r>
      </w:ins>
      <w:ins w:id="292" w:author="Richard Bradbury [2]" w:date="2025-04-11T17:03:00Z">
        <w:r w:rsidR="00623FE1">
          <w:t>instantiation</w:t>
        </w:r>
      </w:ins>
      <w:ins w:id="293" w:author="Huawei-Qi" w:date="2025-04-07T10:52:00Z">
        <w:r w:rsidR="00757F7B">
          <w:t xml:space="preserve"> of</w:t>
        </w:r>
      </w:ins>
      <w:ins w:id="294" w:author="Thorsten Lohmar" w:date="2025-04-11T16:03:00Z">
        <w:r w:rsidR="000D5065">
          <w:t xml:space="preserve"> </w:t>
        </w:r>
      </w:ins>
      <w:ins w:id="295" w:author="Thorsten Lohmar" w:date="2025-04-11T16:02:00Z">
        <w:r w:rsidR="00623FE1">
          <w:t>Policy Template</w:t>
        </w:r>
      </w:ins>
      <w:ins w:id="296" w:author="Richard Bradbury (2025-04-15)" w:date="2025-04-15T14:10:00Z">
        <w:r w:rsidR="002A7D08">
          <w:t>s</w:t>
        </w:r>
      </w:ins>
      <w:ins w:id="297" w:author="Richard Bradbury [2]" w:date="2025-04-11T17:03:00Z">
        <w:r w:rsidR="00623FE1">
          <w:t xml:space="preserve"> that </w:t>
        </w:r>
      </w:ins>
      <w:ins w:id="298" w:author="Richard Bradbury (2025-05-21)" w:date="2025-05-22T00:49:00Z">
        <w:r w:rsidR="00DA5B47">
          <w:t xml:space="preserve">have ECN </w:t>
        </w:r>
      </w:ins>
      <w:ins w:id="299" w:author="Richard Bradbury (2025-05-21)" w:date="2025-05-22T00:50:00Z">
        <w:r w:rsidR="00DA5B47">
          <w:t xml:space="preserve">marking for </w:t>
        </w:r>
      </w:ins>
      <w:ins w:id="300" w:author="Huawei-Qi" w:date="2025-04-07T10:52:00Z">
        <w:r w:rsidR="00757F7B">
          <w:t>L4S</w:t>
        </w:r>
      </w:ins>
      <w:ins w:id="301" w:author="Huawei-Qi_0414" w:date="2025-04-14T14:39:00Z">
        <w:r w:rsidR="00792C3C">
          <w:t xml:space="preserve"> func</w:t>
        </w:r>
      </w:ins>
      <w:ins w:id="302" w:author="Huawei-Qi_0414" w:date="2025-04-14T14:40:00Z">
        <w:r w:rsidR="00792C3C">
          <w:t>tion</w:t>
        </w:r>
      </w:ins>
      <w:ins w:id="303" w:author="Richard Bradbury [2]" w:date="2025-04-14T10:12:00Z">
        <w:r w:rsidR="00DA2703">
          <w:t xml:space="preserve">ality </w:t>
        </w:r>
      </w:ins>
      <w:ins w:id="304" w:author="Huawei-Qi_0414" w:date="2025-04-14T14:40:00Z">
        <w:r w:rsidR="00792C3C">
          <w:t>enabled</w:t>
        </w:r>
      </w:ins>
      <w:ins w:id="305" w:author="Huawei-Qi" w:date="2025-04-07T10:52:00Z">
        <w:r w:rsidR="00A421A0">
          <w:t>.</w:t>
        </w:r>
      </w:ins>
      <w:ins w:id="306" w:author="Huawei-Qi_0414" w:date="2025-04-14T14:27:00Z">
        <w:r w:rsidR="000C6C5D">
          <w:t xml:space="preserve"> </w:t>
        </w:r>
      </w:ins>
      <w:ins w:id="307" w:author="Huawei-Qi" w:date="2025-04-07T10:53:00Z">
        <w:r w:rsidR="00757F7B">
          <w:t>When</w:t>
        </w:r>
      </w:ins>
      <w:ins w:id="308" w:author="Huawei-Qi_0415" w:date="2025-04-15T12:03:00Z">
        <w:r w:rsidR="00517896">
          <w:t xml:space="preserve"> </w:t>
        </w:r>
      </w:ins>
      <w:ins w:id="309" w:author="Richard Bradbury [2]" w:date="2025-04-08T16:11:00Z">
        <w:r w:rsidR="00623FE1">
          <w:t xml:space="preserve">successful </w:t>
        </w:r>
      </w:ins>
      <w:ins w:id="310" w:author="Richard Bradbury [2]" w:date="2025-04-11T17:04:00Z">
        <w:r w:rsidR="00623FE1">
          <w:t>instantiation</w:t>
        </w:r>
      </w:ins>
      <w:ins w:id="311" w:author="Richard Bradbury [2]" w:date="2025-04-08T16:11:00Z">
        <w:r w:rsidR="00623FE1">
          <w:t xml:space="preserve"> of</w:t>
        </w:r>
      </w:ins>
      <w:ins w:id="312" w:author="Huawei-Qi" w:date="2025-04-07T10:53:00Z">
        <w:r w:rsidR="00623FE1">
          <w:t xml:space="preserve"> </w:t>
        </w:r>
      </w:ins>
      <w:ins w:id="313" w:author="Thorsten Lohmar" w:date="2025-04-11T16:03:00Z">
        <w:r w:rsidR="00623FE1">
          <w:t>such a Policy Template</w:t>
        </w:r>
      </w:ins>
      <w:ins w:id="314" w:author="Richard Bradbury [2]" w:date="2025-04-11T17:04:00Z">
        <w:r w:rsidR="00623FE1">
          <w:t xml:space="preserve"> </w:t>
        </w:r>
      </w:ins>
      <w:ins w:id="315" w:author="Richard Bradbury [2]" w:date="2025-04-08T16:11:00Z">
        <w:r w:rsidR="00A12595">
          <w:t>is confirmed</w:t>
        </w:r>
      </w:ins>
      <w:ins w:id="316" w:author="Huawei-Qi" w:date="2025-04-07T10:53:00Z">
        <w:r w:rsidR="00757F7B">
          <w:t xml:space="preserve"> to the Media Session Handler by the Media AF at reference point M5, the Media Session Handler shall send </w:t>
        </w:r>
      </w:ins>
      <w:ins w:id="317" w:author="Richard Bradbury (2025-05-21)" w:date="2025-05-22T01:14:00Z">
        <w:r w:rsidR="00DA5B47">
          <w:t xml:space="preserve">the </w:t>
        </w:r>
        <w:r w:rsidR="00DA5B47" w:rsidRPr="00E467D7">
          <w:rPr>
            <w:rStyle w:val="Codechar"/>
          </w:rPr>
          <w:t>L4S_ENABLED</w:t>
        </w:r>
      </w:ins>
      <w:ins w:id="318" w:author="Huawei-Qi" w:date="2025-04-07T10:53:00Z">
        <w:r w:rsidR="00757F7B">
          <w:t xml:space="preserve"> notification to the Media</w:t>
        </w:r>
      </w:ins>
      <w:ins w:id="319" w:author="Huawei-Qi" w:date="2025-04-07T11:02:00Z">
        <w:r w:rsidR="00757F7B">
          <w:t xml:space="preserve"> Access Function</w:t>
        </w:r>
      </w:ins>
      <w:ins w:id="320" w:author="Huawei-Qi" w:date="2025-04-07T10:53:00Z">
        <w:r w:rsidR="00757F7B">
          <w:t xml:space="preserve"> at reference point M</w:t>
        </w:r>
      </w:ins>
      <w:ins w:id="321" w:author="Huawei-Qi" w:date="2025-04-07T10:57:00Z">
        <w:r w:rsidR="00757F7B">
          <w:t>11</w:t>
        </w:r>
      </w:ins>
      <w:ins w:id="322" w:author="Richard Bradbury [2]" w:date="2025-04-08T16:21:00Z">
        <w:r w:rsidR="00940F33">
          <w:t xml:space="preserve"> </w:t>
        </w:r>
      </w:ins>
      <w:ins w:id="323" w:author="Richard Bradbury (2025-05-21)" w:date="2025-05-22T01:13:00Z">
        <w:r w:rsidR="00DA5B47">
          <w:t>(see t</w:t>
        </w:r>
      </w:ins>
      <w:ins w:id="324" w:author="Richard Bradbury (2025-05-21)" w:date="2025-05-22T01:14:00Z">
        <w:r w:rsidR="00DA5B47">
          <w:t xml:space="preserve">able 11.3.2-2) </w:t>
        </w:r>
      </w:ins>
      <w:ins w:id="325" w:author="Richard Bradbury [2]" w:date="2025-04-08T16:21:00Z">
        <w:r w:rsidR="00940F33">
          <w:t>to inform it that ECN marking for L4S</w:t>
        </w:r>
      </w:ins>
      <w:ins w:id="326" w:author="Huawei-Qi_0414" w:date="2025-04-14T14:40:00Z">
        <w:r w:rsidR="00792C3C">
          <w:t xml:space="preserve"> function</w:t>
        </w:r>
      </w:ins>
      <w:ins w:id="327" w:author="Richard Bradbury [2]" w:date="2025-04-14T10:14:00Z">
        <w:r>
          <w:t>ality</w:t>
        </w:r>
      </w:ins>
      <w:ins w:id="328" w:author="Richard Bradbury [2]" w:date="2025-04-08T16:21:00Z">
        <w:r w:rsidR="00940F33">
          <w:t xml:space="preserve"> </w:t>
        </w:r>
      </w:ins>
      <w:ins w:id="329" w:author="Huawei-Qi-0521" w:date="2025-05-21T14:42:00Z">
        <w:r w:rsidR="00DA5B47">
          <w:t>has</w:t>
        </w:r>
      </w:ins>
      <w:ins w:id="330" w:author="Thorsten Lohmar" w:date="2025-04-11T16:04:00Z">
        <w:r w:rsidR="00A421A0">
          <w:t xml:space="preserve"> be</w:t>
        </w:r>
      </w:ins>
      <w:ins w:id="331" w:author="Huawei-Qi-0521" w:date="2025-05-21T14:42:00Z">
        <w:r w:rsidR="00DA5B47">
          <w:t>en successfully</w:t>
        </w:r>
      </w:ins>
      <w:ins w:id="332" w:author="Thorsten Lohmar" w:date="2025-04-11T16:04:00Z">
        <w:r w:rsidR="00A421A0">
          <w:t xml:space="preserve"> </w:t>
        </w:r>
      </w:ins>
      <w:ins w:id="333" w:author="Richard Bradbury [2]" w:date="2025-04-08T16:21:00Z">
        <w:r w:rsidR="00940F33">
          <w:t>enabled for the corresponding media delivery session</w:t>
        </w:r>
      </w:ins>
      <w:ins w:id="334" w:author="Huawei-Qi" w:date="2025-04-07T10:53:00Z">
        <w:r w:rsidR="00757F7B">
          <w:t>.</w:t>
        </w:r>
      </w:ins>
      <w:ins w:id="335" w:author="Richard Bradbury [2]" w:date="2025-04-08T16:22:00Z">
        <w:r w:rsidR="00940F33">
          <w:t xml:space="preserve"> </w:t>
        </w:r>
      </w:ins>
      <w:ins w:id="336" w:author="Richard Bradbury [2]" w:date="2025-04-08T16:13:00Z">
        <w:r w:rsidR="00940F33">
          <w:t>T</w:t>
        </w:r>
      </w:ins>
      <w:ins w:id="337" w:author="Huawei-Qi" w:date="2025-04-07T11:02:00Z">
        <w:r w:rsidR="00757F7B">
          <w:t>he Med</w:t>
        </w:r>
        <w:r w:rsidR="00A12595">
          <w:t>i</w:t>
        </w:r>
        <w:r w:rsidR="00757F7B">
          <w:t xml:space="preserve">a Access Function </w:t>
        </w:r>
      </w:ins>
      <w:ins w:id="338" w:author="Richard Bradbury [2]" w:date="2025-04-14T10:15:00Z">
        <w:r>
          <w:t>sh</w:t>
        </w:r>
      </w:ins>
      <w:ins w:id="339" w:author="Richard Bradbury [2]" w:date="2025-04-14T10:17:00Z">
        <w:r>
          <w:t>all</w:t>
        </w:r>
      </w:ins>
      <w:ins w:id="340" w:author="Huawei-Qi" w:date="2025-04-07T11:03:00Z">
        <w:r w:rsidR="00757F7B">
          <w:t xml:space="preserve"> </w:t>
        </w:r>
      </w:ins>
      <w:ins w:id="341" w:author="Richard Bradbury [2]" w:date="2025-04-08T16:13:00Z">
        <w:r w:rsidR="00940F33">
          <w:t xml:space="preserve">then </w:t>
        </w:r>
      </w:ins>
      <w:ins w:id="342" w:author="Huawei-Qi_0414" w:date="2025-04-14T12:09:00Z">
        <w:r w:rsidR="00327FB5">
          <w:t xml:space="preserve">enable ECN marking for L4S </w:t>
        </w:r>
      </w:ins>
      <w:ins w:id="343" w:author="Huawei-Qi_0414" w:date="2025-04-14T14:40:00Z">
        <w:r w:rsidR="00792C3C">
          <w:t>function</w:t>
        </w:r>
      </w:ins>
      <w:ins w:id="344" w:author="Richard Bradbury [2]" w:date="2025-04-14T10:16:00Z">
        <w:r>
          <w:t>ality</w:t>
        </w:r>
      </w:ins>
      <w:commentRangeStart w:id="345"/>
      <w:commentRangeStart w:id="346"/>
      <w:commentRangeEnd w:id="345"/>
      <w:r w:rsidR="009C3A43">
        <w:rPr>
          <w:rStyle w:val="ab"/>
        </w:rPr>
        <w:commentReference w:id="345"/>
      </w:r>
      <w:commentRangeEnd w:id="346"/>
      <w:r w:rsidR="00DF2770">
        <w:rPr>
          <w:rStyle w:val="ab"/>
        </w:rPr>
        <w:commentReference w:id="346"/>
      </w:r>
      <w:ins w:id="347" w:author="Huawei-Qi_0415" w:date="2025-04-15T13:15:00Z">
        <w:r w:rsidR="00DF2770">
          <w:t xml:space="preserve"> as specified in </w:t>
        </w:r>
        <w:commentRangeStart w:id="348"/>
        <w:r w:rsidR="00DF2770">
          <w:t>clause</w:t>
        </w:r>
      </w:ins>
      <w:ins w:id="349" w:author="Richard Bradbury (2025-04-15)" w:date="2025-04-15T09:16:00Z">
        <w:r w:rsidR="002A699C">
          <w:t> </w:t>
        </w:r>
      </w:ins>
      <w:ins w:id="350" w:author="Huawei-Qi_0415" w:date="2025-04-15T13:15:00Z">
        <w:r w:rsidR="00DF2770" w:rsidRPr="005B4BDD">
          <w:rPr>
            <w:highlight w:val="yellow"/>
          </w:rPr>
          <w:t>X</w:t>
        </w:r>
        <w:r w:rsidR="00DF2770">
          <w:t xml:space="preserve"> of TS</w:t>
        </w:r>
      </w:ins>
      <w:ins w:id="351" w:author="Richard Bradbury (2025-04-15)" w:date="2025-04-15T09:16:00Z">
        <w:r w:rsidR="002A699C">
          <w:t> </w:t>
        </w:r>
      </w:ins>
      <w:ins w:id="352" w:author="Huawei-Qi_0415" w:date="2025-04-15T13:15:00Z">
        <w:r w:rsidR="00DF2770">
          <w:t>26.512</w:t>
        </w:r>
      </w:ins>
      <w:ins w:id="353" w:author="Richard Bradbury (2025-04-15)" w:date="2025-04-15T09:16:00Z">
        <w:r w:rsidR="002A699C">
          <w:t> </w:t>
        </w:r>
      </w:ins>
      <w:ins w:id="354" w:author="Huawei-Qi_0415" w:date="2025-04-15T13:15:00Z">
        <w:r w:rsidR="00DF2770">
          <w:t>[</w:t>
        </w:r>
      </w:ins>
      <w:ins w:id="355" w:author="Huawei-Qi_0415" w:date="2025-04-15T13:16:00Z">
        <w:r w:rsidR="00DF2770">
          <w:t>6</w:t>
        </w:r>
      </w:ins>
      <w:ins w:id="356" w:author="Huawei-Qi_0415" w:date="2025-04-15T13:15:00Z">
        <w:r w:rsidR="00DF2770">
          <w:t>]</w:t>
        </w:r>
      </w:ins>
      <w:commentRangeEnd w:id="348"/>
      <w:r w:rsidR="002A699C">
        <w:rPr>
          <w:rStyle w:val="ab"/>
        </w:rPr>
        <w:commentReference w:id="348"/>
      </w:r>
      <w:ins w:id="357" w:author="Huawei-Qi" w:date="2025-04-07T11:03:00Z">
        <w:r w:rsidR="00757F7B" w:rsidRPr="00D44D5B">
          <w:t>.</w:t>
        </w:r>
      </w:ins>
    </w:p>
    <w:p w14:paraId="68B6E183" w14:textId="18676082" w:rsidR="00A12595" w:rsidRPr="00A12595" w:rsidRDefault="00DA5B47" w:rsidP="00DF2770">
      <w:pPr>
        <w:rPr>
          <w:ins w:id="358" w:author="Huawei-Qi" w:date="2025-04-07T10:52:00Z"/>
        </w:rPr>
      </w:pPr>
      <w:ins w:id="359" w:author="Huawei-Qi-0520" w:date="2025-05-20T16:54:00Z">
        <w:r>
          <w:t xml:space="preserve">If the </w:t>
        </w:r>
      </w:ins>
      <w:ins w:id="360" w:author="Huawei-Qi-0520" w:date="2025-05-20T17:13:00Z">
        <w:r>
          <w:t>Media Access Function is capable of consuming QoS monitoring results</w:t>
        </w:r>
      </w:ins>
      <w:ins w:id="361" w:author="Huawei-Qi-0521" w:date="2025-05-21T14:36:00Z">
        <w:r>
          <w:t>, it</w:t>
        </w:r>
      </w:ins>
      <w:ins w:id="362" w:author="Richard Bradbury [2]" w:date="2025-04-08T16:08:00Z">
        <w:r w:rsidR="00A12595">
          <w:t xml:space="preserve"> </w:t>
        </w:r>
      </w:ins>
      <w:ins w:id="363" w:author="Richard Bradbury (2025-04-15)" w:date="2025-04-15T09:16:00Z">
        <w:r w:rsidR="002A699C">
          <w:t>shal</w:t>
        </w:r>
      </w:ins>
      <w:ins w:id="364" w:author="Richard Bradbury (2025-04-15)" w:date="2025-04-15T09:17:00Z">
        <w:r w:rsidR="002A699C">
          <w:t>l</w:t>
        </w:r>
      </w:ins>
      <w:ins w:id="365" w:author="Richard Bradbury [2]" w:date="2025-04-08T16:08:00Z">
        <w:r w:rsidR="00A12595">
          <w:t xml:space="preserve"> subscribe to receive notifications from the Media Session Handler at reference point M11 concerning successful </w:t>
        </w:r>
      </w:ins>
      <w:ins w:id="366" w:author="Richard Bradbury [2]" w:date="2025-04-11T17:05:00Z">
        <w:r w:rsidR="00623FE1">
          <w:t>instantiation of</w:t>
        </w:r>
      </w:ins>
      <w:ins w:id="367" w:author="Richard Bradbury [2]" w:date="2025-04-08T16:08:00Z">
        <w:r w:rsidR="00A12595">
          <w:t xml:space="preserve"> </w:t>
        </w:r>
      </w:ins>
      <w:ins w:id="368" w:author="Thorsten Lohmar" w:date="2025-04-11T16:05:00Z">
        <w:r w:rsidR="00E0023E">
          <w:t>Policy Template</w:t>
        </w:r>
      </w:ins>
      <w:ins w:id="369" w:author="Richard Bradbury (2025-04-15)" w:date="2025-04-15T14:10:00Z">
        <w:r w:rsidR="002A7D08">
          <w:t>s</w:t>
        </w:r>
      </w:ins>
      <w:ins w:id="370" w:author="Thorsten Lohmar" w:date="2025-04-11T16:05:00Z">
        <w:r w:rsidR="00E0023E">
          <w:t xml:space="preserve"> </w:t>
        </w:r>
      </w:ins>
      <w:ins w:id="371" w:author="Richard Bradbury [2]" w:date="2025-04-11T17:05:00Z">
        <w:r w:rsidR="00623FE1">
          <w:t>that</w:t>
        </w:r>
        <w:r w:rsidR="00A421A0">
          <w:t xml:space="preserve"> </w:t>
        </w:r>
      </w:ins>
      <w:bookmarkStart w:id="372" w:name="_Hlk199948791"/>
      <w:ins w:id="373" w:author="Richard Bradbury (2025-05-21)" w:date="2025-05-22T01:10:00Z">
        <w:r>
          <w:t>have</w:t>
        </w:r>
      </w:ins>
      <w:bookmarkEnd w:id="372"/>
      <w:ins w:id="374" w:author="Richard Bradbury [2]" w:date="2025-04-08T16:08:00Z">
        <w:r w:rsidR="00A421A0">
          <w:t xml:space="preserve"> </w:t>
        </w:r>
        <w:r w:rsidR="00A12595">
          <w:t>QoS monitoring</w:t>
        </w:r>
      </w:ins>
      <w:ins w:id="375" w:author="Huawei-Qi_0414" w:date="2025-04-14T20:25:00Z">
        <w:r w:rsidR="00A421A0">
          <w:t xml:space="preserve"> enabled</w:t>
        </w:r>
      </w:ins>
      <w:ins w:id="376" w:author="Richard Bradbury [2]" w:date="2025-04-08T16:08:00Z">
        <w:r w:rsidR="00A12595">
          <w:t>.</w:t>
        </w:r>
        <w:r w:rsidR="00A12595" w:rsidRPr="009D05D5">
          <w:t xml:space="preserve"> </w:t>
        </w:r>
        <w:r w:rsidR="00A12595">
          <w:t>When</w:t>
        </w:r>
      </w:ins>
      <w:ins w:id="377" w:author="Thorsten Lohmar" w:date="2025-04-11T16:05:00Z">
        <w:r w:rsidR="00E0023E">
          <w:t xml:space="preserve"> </w:t>
        </w:r>
      </w:ins>
      <w:ins w:id="378" w:author="Richard Bradbury [2]" w:date="2025-04-08T16:19:00Z">
        <w:r w:rsidR="00623FE1">
          <w:t xml:space="preserve">successful </w:t>
        </w:r>
      </w:ins>
      <w:ins w:id="379" w:author="Richard Bradbury [2]" w:date="2025-04-11T17:06:00Z">
        <w:r w:rsidR="00623FE1">
          <w:t>instantiation</w:t>
        </w:r>
      </w:ins>
      <w:ins w:id="380" w:author="Richard Bradbury [2]" w:date="2025-04-08T16:19:00Z">
        <w:r w:rsidR="00623FE1">
          <w:t xml:space="preserve"> of</w:t>
        </w:r>
      </w:ins>
      <w:ins w:id="381" w:author="Richard Bradbury [2]" w:date="2025-04-08T16:08:00Z">
        <w:r w:rsidR="00623FE1">
          <w:t xml:space="preserve"> </w:t>
        </w:r>
      </w:ins>
      <w:ins w:id="382" w:author="Thorsten Lohmar" w:date="2025-04-11T16:05:00Z">
        <w:r w:rsidR="00623FE1">
          <w:t>such a Policy Template</w:t>
        </w:r>
      </w:ins>
      <w:ins w:id="383" w:author="Richard Bradbury [2]" w:date="2025-04-08T16:08:00Z">
        <w:r w:rsidR="00A12595">
          <w:t xml:space="preserve"> is </w:t>
        </w:r>
      </w:ins>
      <w:ins w:id="384" w:author="Richard Bradbury [2]" w:date="2025-04-08T16:19:00Z">
        <w:r w:rsidR="00940F33">
          <w:t>confirmed</w:t>
        </w:r>
      </w:ins>
      <w:ins w:id="385" w:author="Richard Bradbury [2]" w:date="2025-04-08T16:08:00Z">
        <w:r w:rsidR="00A12595">
          <w:t xml:space="preserve"> to the Media Session Handler by the Media AF at reference point M5, the Media Session Handler shall send </w:t>
        </w:r>
      </w:ins>
      <w:ins w:id="386" w:author="Richard Bradbury (2025-05-21)" w:date="2025-05-22T01:12:00Z">
        <w:r>
          <w:t xml:space="preserve">the </w:t>
        </w:r>
        <w:r w:rsidRPr="00E467D7">
          <w:rPr>
            <w:rStyle w:val="Codechar"/>
          </w:rPr>
          <w:t>QOS_MONITORING_ENAB</w:t>
        </w:r>
      </w:ins>
      <w:ins w:id="387" w:author="Richard Bradbury (2025-05-21)" w:date="2025-05-22T01:13:00Z">
        <w:r w:rsidRPr="00E467D7">
          <w:rPr>
            <w:rStyle w:val="Codechar"/>
          </w:rPr>
          <w:t>LED</w:t>
        </w:r>
      </w:ins>
      <w:ins w:id="388" w:author="Richard Bradbury [2]" w:date="2025-04-08T16:08:00Z">
        <w:r w:rsidR="00A12595">
          <w:t xml:space="preserve"> notification to the Media Access Function at reference point M11</w:t>
        </w:r>
      </w:ins>
      <w:ins w:id="389" w:author="Richard Bradbury [2]" w:date="2025-04-08T16:21:00Z">
        <w:r w:rsidR="00940F33">
          <w:t xml:space="preserve"> </w:t>
        </w:r>
      </w:ins>
      <w:ins w:id="390" w:author="Richard Bradbury (2025-05-21)" w:date="2025-05-22T01:13:00Z">
        <w:r>
          <w:t>(see t</w:t>
        </w:r>
      </w:ins>
      <w:ins w:id="391" w:author="Richard Bradbury (2025-05-21)" w:date="2025-05-22T01:14:00Z">
        <w:r>
          <w:t xml:space="preserve">able 11.3.2-2) </w:t>
        </w:r>
      </w:ins>
      <w:ins w:id="392" w:author="Richard Bradbury [2]" w:date="2025-04-08T16:21:00Z">
        <w:r w:rsidR="00940F33">
          <w:t>to inform it that QoS monitoring is enabled for the corresponding media delivery session</w:t>
        </w:r>
      </w:ins>
      <w:ins w:id="393" w:author="Richard Bradbury [2]" w:date="2025-04-08T16:08:00Z">
        <w:r w:rsidR="00A12595">
          <w:t xml:space="preserve">. </w:t>
        </w:r>
      </w:ins>
      <w:ins w:id="394" w:author="Richard Bradbury [2]" w:date="2025-04-08T16:20:00Z">
        <w:r w:rsidR="00940F33">
          <w:t>On receipt of such a confirmation</w:t>
        </w:r>
      </w:ins>
      <w:ins w:id="395" w:author="Huawei-Qi" w:date="2025-04-07T11:00:00Z">
        <w:r w:rsidR="00757F7B">
          <w:t xml:space="preserve">, </w:t>
        </w:r>
      </w:ins>
      <w:ins w:id="396" w:author="Huawei-Qi-0520" w:date="2025-05-20T17:13:00Z">
        <w:r>
          <w:t>it</w:t>
        </w:r>
      </w:ins>
      <w:ins w:id="397" w:author="Huawei-Qi" w:date="2025-04-07T11:00:00Z">
        <w:r w:rsidR="00757F7B">
          <w:t xml:space="preserve"> shall </w:t>
        </w:r>
      </w:ins>
      <w:ins w:id="398" w:author="Huawei-Qi" w:date="2025-04-07T11:01:00Z">
        <w:r w:rsidR="00757F7B">
          <w:t xml:space="preserve">subscribe to receive notifications from the Media Session Handler at reference point M11 concerning the QoS monitoring results. When QoS monitoring results are </w:t>
        </w:r>
      </w:ins>
      <w:ins w:id="399" w:author="Richard Bradbury [2]" w:date="2025-04-08T16:23:00Z">
        <w:r w:rsidR="00292E7E">
          <w:t>notified</w:t>
        </w:r>
      </w:ins>
      <w:ins w:id="400" w:author="Huawei-Qi" w:date="2025-04-07T11:01:00Z">
        <w:r w:rsidR="00757F7B">
          <w:t xml:space="preserve"> to the </w:t>
        </w:r>
      </w:ins>
      <w:ins w:id="401" w:author="Huawei-Qi_0414" w:date="2025-04-14T11:50:00Z">
        <w:r w:rsidR="001D275C">
          <w:t>Media</w:t>
        </w:r>
      </w:ins>
      <w:ins w:id="402" w:author="Huawei-Qi" w:date="2025-04-07T11:01:00Z">
        <w:r w:rsidR="00757F7B">
          <w:t xml:space="preserve"> Session Hander by the M</w:t>
        </w:r>
      </w:ins>
      <w:ins w:id="403" w:author="Huawei-Qi" w:date="2025-04-07T11:02:00Z">
        <w:r w:rsidR="00757F7B">
          <w:t>edia</w:t>
        </w:r>
      </w:ins>
      <w:ins w:id="404" w:author="Richard Bradbury [2]" w:date="2025-04-14T10:20:00Z">
        <w:r w:rsidR="00F8390B">
          <w:t> </w:t>
        </w:r>
      </w:ins>
      <w:ins w:id="405" w:author="Huawei-Qi" w:date="2025-04-07T11:02:00Z">
        <w:r w:rsidR="00757F7B">
          <w:t>AF at reference point M5</w:t>
        </w:r>
      </w:ins>
      <w:ins w:id="406" w:author="Richard Bradbury [2]" w:date="2025-04-08T16:23:00Z">
        <w:r w:rsidR="00292E7E">
          <w:t xml:space="preserve"> (</w:t>
        </w:r>
      </w:ins>
      <w:ins w:id="407" w:author="Richard Bradbury [2]" w:date="2025-04-08T16:24:00Z">
        <w:r w:rsidR="00292E7E">
          <w:t xml:space="preserve">via the </w:t>
        </w:r>
      </w:ins>
      <w:ins w:id="408" w:author="Richard Bradbury [2]" w:date="2025-04-08T16:40:00Z">
        <w:r w:rsidR="00BE18BB">
          <w:rPr>
            <w:lang w:eastAsia="zh-CN"/>
          </w:rPr>
          <w:t xml:space="preserve">asynchronous </w:t>
        </w:r>
      </w:ins>
      <w:ins w:id="409" w:author="Richard Bradbury [2]" w:date="2025-04-08T16:24:00Z">
        <w:r w:rsidR="00292E7E">
          <w:t>MQTT notification channel for the Dynamic Policy</w:t>
        </w:r>
      </w:ins>
      <w:ins w:id="410" w:author="Richard Bradbury [2]" w:date="2025-04-08T16:38:00Z">
        <w:r w:rsidR="00BE18BB">
          <w:t xml:space="preserve"> instanc</w:t>
        </w:r>
      </w:ins>
      <w:ins w:id="411" w:author="Richard Bradbury [2]" w:date="2025-04-08T16:39:00Z">
        <w:r w:rsidR="00BE18BB">
          <w:t>e</w:t>
        </w:r>
      </w:ins>
      <w:ins w:id="412" w:author="Richard Bradbury [2]" w:date="2025-04-08T16:24:00Z">
        <w:r w:rsidR="00292E7E">
          <w:t xml:space="preserve"> – </w:t>
        </w:r>
      </w:ins>
      <w:ins w:id="413" w:author="Richard Bradbury [2]" w:date="2025-04-08T16:23:00Z">
        <w:r w:rsidR="00292E7E">
          <w:t>see clause</w:t>
        </w:r>
      </w:ins>
      <w:ins w:id="414" w:author="Richard Bradbury [2]" w:date="2025-04-08T16:24:00Z">
        <w:r w:rsidR="00292E7E">
          <w:t> 5.3.3</w:t>
        </w:r>
      </w:ins>
      <w:ins w:id="415" w:author="Richard Bradbury [2]" w:date="2025-04-08T16:27:00Z">
        <w:r w:rsidR="00127B9E">
          <w:t>.</w:t>
        </w:r>
      </w:ins>
      <w:ins w:id="416" w:author="Richard Bradbury [2]" w:date="2025-04-08T16:24:00Z">
        <w:r w:rsidR="00292E7E">
          <w:t>2)</w:t>
        </w:r>
      </w:ins>
      <w:ins w:id="417" w:author="Huawei-Qi" w:date="2025-04-07T11:02:00Z">
        <w:r w:rsidR="00757F7B">
          <w:t xml:space="preserve">, the Media </w:t>
        </w:r>
      </w:ins>
      <w:ins w:id="418" w:author="Huawei-Qi" w:date="2025-04-07T11:03:00Z">
        <w:r w:rsidR="00757F7B">
          <w:t xml:space="preserve">Session Hander shall send a </w:t>
        </w:r>
      </w:ins>
      <w:ins w:id="419" w:author="Richard Bradbury (2025-05-21)" w:date="2025-05-22T01:26:00Z">
        <w:r w:rsidRPr="00DA567D">
          <w:rPr>
            <w:rStyle w:val="Codechar"/>
          </w:rPr>
          <w:t>QOS_MONITORING_RESULTS</w:t>
        </w:r>
        <w:r>
          <w:t xml:space="preserve"> </w:t>
        </w:r>
      </w:ins>
      <w:ins w:id="420" w:author="Huawei-Qi" w:date="2025-04-07T11:03:00Z">
        <w:r w:rsidR="00757F7B">
          <w:t>notification to the Media Access Function at reference point M11</w:t>
        </w:r>
      </w:ins>
      <w:ins w:id="421" w:author="Richard Bradbury (2025-05-21)" w:date="2025-05-22T01:27:00Z">
        <w:r>
          <w:t>(see table 11.3.2-2)</w:t>
        </w:r>
      </w:ins>
      <w:ins w:id="422" w:author="Huawei-Qi" w:date="2025-04-07T11:03:00Z">
        <w:r w:rsidR="00757F7B">
          <w:t>. The Media Access Function may use the</w:t>
        </w:r>
      </w:ins>
      <w:ins w:id="423" w:author="Huawei-Qi" w:date="2025-04-07T11:04:00Z">
        <w:r w:rsidR="00757F7B">
          <w:t xml:space="preserve"> </w:t>
        </w:r>
      </w:ins>
      <w:ins w:id="424" w:author="Richard Bradbury (2025-05-21)" w:date="2025-05-22T01:27:00Z">
        <w:r>
          <w:t xml:space="preserve">provided </w:t>
        </w:r>
      </w:ins>
      <w:ins w:id="425" w:author="Huawei-Qi" w:date="2025-04-07T11:04:00Z">
        <w:r w:rsidR="00757F7B">
          <w:t xml:space="preserve">QoS monitoring results </w:t>
        </w:r>
      </w:ins>
      <w:ins w:id="426" w:author="Richard Bradbury (2025-05-21)" w:date="2025-05-22T01:28:00Z">
        <w:r>
          <w:t xml:space="preserve">to adjust </w:t>
        </w:r>
      </w:ins>
      <w:ins w:id="427" w:author="Richard Bradbury (2025-05-21)" w:date="2025-05-22T01:29:00Z">
        <w:r>
          <w:t>its</w:t>
        </w:r>
      </w:ins>
      <w:ins w:id="428" w:author="Richard Bradbury (2025-05-21)" w:date="2025-05-22T01:28:00Z">
        <w:r>
          <w:t xml:space="preserve"> media delivery </w:t>
        </w:r>
      </w:ins>
      <w:ins w:id="429" w:author="Richard Bradbury (2025-05-21)" w:date="2025-05-22T01:29:00Z">
        <w:r>
          <w:t xml:space="preserve">behaviour </w:t>
        </w:r>
      </w:ins>
      <w:ins w:id="430" w:author="Richard Bradbury (2025-05-21)" w:date="2025-05-22T01:28:00Z">
        <w:r>
          <w:t>at reference point M4</w:t>
        </w:r>
      </w:ins>
      <w:commentRangeStart w:id="431"/>
      <w:commentRangeEnd w:id="431"/>
      <w:r>
        <w:rPr>
          <w:rStyle w:val="ab"/>
        </w:rPr>
        <w:commentReference w:id="431"/>
      </w:r>
      <w:ins w:id="432" w:author="Huawei-Qi" w:date="2025-04-07T11:05:00Z">
        <w:r w:rsidR="00757F7B">
          <w:t>.</w:t>
        </w:r>
      </w:ins>
    </w:p>
    <w:bookmarkEnd w:id="112"/>
    <w:bookmarkEnd w:id="113"/>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433" w:name="_Toc68899636"/>
      <w:bookmarkStart w:id="434" w:name="_Toc71214387"/>
      <w:bookmarkStart w:id="435" w:name="_Toc71722061"/>
      <w:bookmarkStart w:id="436" w:name="_Toc74859113"/>
      <w:bookmarkStart w:id="437" w:name="_Toc151076630"/>
      <w:bookmarkStart w:id="438" w:name="_Toc193794147"/>
      <w:r>
        <w:rPr>
          <w:rFonts w:eastAsia="Malgun Gothic"/>
          <w:lang w:eastAsia="ko-KR"/>
        </w:rPr>
        <w:t>5.5.3</w:t>
      </w:r>
      <w:r>
        <w:rPr>
          <w:rFonts w:eastAsia="Malgun Gothic"/>
          <w:lang w:eastAsia="ko-KR"/>
        </w:rPr>
        <w:tab/>
        <w:t>Policy control interactions for Dynamic Policies</w:t>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lastRenderedPageBreak/>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00195D05" w14:textId="702D7A09" w:rsidR="005A52D2" w:rsidRDefault="005A52D2" w:rsidP="005A52D2">
      <w:pPr>
        <w:keepNext/>
        <w:keepLines/>
        <w:rPr>
          <w:ins w:id="439" w:author="Richard Bradbury [2]" w:date="2025-04-14T19:37:00Z"/>
        </w:rPr>
      </w:pPr>
      <w:ins w:id="440" w:author="Huawei-Qi" w:date="2025-04-07T11:24:00Z">
        <w:r>
          <w:rPr>
            <w:rFonts w:hint="eastAsia"/>
            <w:lang w:eastAsia="zh-CN"/>
          </w:rPr>
          <w:t>W</w:t>
        </w:r>
        <w:r>
          <w:rPr>
            <w:lang w:eastAsia="zh-CN"/>
          </w:rPr>
          <w:t xml:space="preserve">hen </w:t>
        </w:r>
      </w:ins>
      <w:ins w:id="441" w:author="Richard Bradbury [2]" w:date="2025-04-08T16:28:00Z">
        <w:r>
          <w:rPr>
            <w:lang w:eastAsia="zh-CN"/>
          </w:rPr>
          <w:t xml:space="preserve">instantiating a Policy Template </w:t>
        </w:r>
      </w:ins>
      <w:ins w:id="442" w:author="Richard Bradbury [2]" w:date="2025-04-08T16:29:00Z">
        <w:r>
          <w:rPr>
            <w:lang w:eastAsia="zh-CN"/>
          </w:rPr>
          <w:t xml:space="preserve">that </w:t>
        </w:r>
      </w:ins>
      <w:ins w:id="443" w:author="Huawei-Qi_0414" w:date="2025-04-14T11:00:00Z">
        <w:r>
          <w:rPr>
            <w:lang w:eastAsia="zh-CN"/>
          </w:rPr>
          <w:t>includes</w:t>
        </w:r>
      </w:ins>
      <w:ins w:id="444" w:author="Huawei-Qi" w:date="2025-04-07T11:25:00Z">
        <w:r>
          <w:rPr>
            <w:lang w:eastAsia="zh-CN"/>
          </w:rPr>
          <w:t xml:space="preserve"> </w:t>
        </w:r>
      </w:ins>
      <w:ins w:id="445" w:author="Richard Bradbury [2]" w:date="2025-04-14T19:35:00Z">
        <w:r>
          <w:rPr>
            <w:lang w:eastAsia="zh-CN"/>
          </w:rPr>
          <w:t>the</w:t>
        </w:r>
      </w:ins>
      <w:ins w:id="446" w:author="Huawei-Qi_0414" w:date="2025-04-14T11:31:00Z">
        <w:r>
          <w:rPr>
            <w:lang w:eastAsia="zh-CN"/>
          </w:rPr>
          <w:t xml:space="preserve"> </w:t>
        </w:r>
      </w:ins>
      <w:ins w:id="447" w:author="Richard Bradbury [2]" w:date="2025-04-14T19:50:00Z">
        <w:r w:rsidR="00604ED2" w:rsidRPr="00604ED2">
          <w:rPr>
            <w:rStyle w:val="Codechar"/>
          </w:rPr>
          <w:t>l4</w:t>
        </w:r>
      </w:ins>
      <w:ins w:id="448" w:author="Richard Bradbury [2]" w:date="2025-04-14T19:51:00Z">
        <w:r w:rsidR="00604ED2">
          <w:rPr>
            <w:rStyle w:val="Codechar"/>
          </w:rPr>
          <w:t>S</w:t>
        </w:r>
      </w:ins>
      <w:ins w:id="449" w:author="Richard Bradbury [2]" w:date="2025-04-14T19:50:00Z">
        <w:r w:rsidR="00604ED2" w:rsidRPr="00604ED2">
          <w:rPr>
            <w:rStyle w:val="Codechar"/>
          </w:rPr>
          <w:t>Enablement</w:t>
        </w:r>
        <w:r w:rsidR="00604ED2">
          <w:rPr>
            <w:lang w:eastAsia="zh-CN"/>
          </w:rPr>
          <w:t xml:space="preserve"> property </w:t>
        </w:r>
      </w:ins>
      <w:ins w:id="450" w:author="Richard Bradbury [2]" w:date="2025-04-14T19:35:00Z">
        <w:r>
          <w:rPr>
            <w:lang w:eastAsia="zh-CN"/>
          </w:rPr>
          <w:t>set</w:t>
        </w:r>
      </w:ins>
      <w:ins w:id="451" w:author="Richard Bradbury [2]" w:date="2025-04-14T19:40:00Z">
        <w:r w:rsidR="008C0509">
          <w:rPr>
            <w:lang w:eastAsia="zh-CN"/>
          </w:rPr>
          <w:t xml:space="preserve"> to</w:t>
        </w:r>
      </w:ins>
      <w:ins w:id="452" w:author="Richard Bradbury [2]" w:date="2025-04-14T19:35:00Z">
        <w:r>
          <w:rPr>
            <w:lang w:eastAsia="zh-CN"/>
          </w:rPr>
          <w:t xml:space="preserve"> </w:t>
        </w:r>
        <w:r w:rsidRPr="00E42D6A">
          <w:rPr>
            <w:rStyle w:val="Codechar"/>
          </w:rPr>
          <w:t>true</w:t>
        </w:r>
      </w:ins>
      <w:ins w:id="453" w:author="Huawei-Qi" w:date="2025-04-07T11:25:00Z">
        <w:r>
          <w:rPr>
            <w:lang w:eastAsia="zh-CN"/>
          </w:rPr>
          <w:t>, the Media</w:t>
        </w:r>
      </w:ins>
      <w:ins w:id="454" w:author="Richard Bradbury [2]" w:date="2025-04-08T16:27:00Z">
        <w:r>
          <w:rPr>
            <w:lang w:eastAsia="zh-CN"/>
          </w:rPr>
          <w:t> </w:t>
        </w:r>
      </w:ins>
      <w:ins w:id="455" w:author="Huawei-Qi" w:date="2025-04-07T11:25:00Z">
        <w:r>
          <w:rPr>
            <w:lang w:eastAsia="zh-CN"/>
          </w:rPr>
          <w:t xml:space="preserve">AF shall </w:t>
        </w:r>
      </w:ins>
      <w:ins w:id="456" w:author="Huawei-Qi" w:date="2025-04-07T11:45:00Z">
        <w:r>
          <w:rPr>
            <w:lang w:eastAsia="zh-CN"/>
          </w:rPr>
          <w:t>enable ECN marking for L4</w:t>
        </w:r>
      </w:ins>
      <w:ins w:id="457" w:author="Huawei-Qi" w:date="2025-04-07T11:46:00Z">
        <w:r>
          <w:rPr>
            <w:lang w:eastAsia="zh-CN"/>
          </w:rPr>
          <w:t>S</w:t>
        </w:r>
      </w:ins>
      <w:ins w:id="458" w:author="Huawei-Qi_0414" w:date="2025-04-14T14:41:00Z">
        <w:r w:rsidRPr="00792C3C">
          <w:t xml:space="preserve"> </w:t>
        </w:r>
        <w:r>
          <w:t>function</w:t>
        </w:r>
      </w:ins>
      <w:ins w:id="459" w:author="Richard Bradbury [2]" w:date="2025-04-14T10:24:00Z">
        <w:r>
          <w:t>ality</w:t>
        </w:r>
      </w:ins>
      <w:ins w:id="460" w:author="Huawei-Qi" w:date="2025-04-07T11:46:00Z">
        <w:r>
          <w:rPr>
            <w:lang w:eastAsia="zh-CN"/>
          </w:rPr>
          <w:t xml:space="preserve"> </w:t>
        </w:r>
      </w:ins>
      <w:ins w:id="461" w:author="Richard Bradbury [2]" w:date="2025-04-08T16:30:00Z">
        <w:r>
          <w:rPr>
            <w:lang w:eastAsia="zh-CN"/>
          </w:rPr>
          <w:t>in the 5G System</w:t>
        </w:r>
      </w:ins>
      <w:ins w:id="462" w:author="Huawei-Qi_0414" w:date="2025-04-14T11:03:00Z">
        <w:r>
          <w:rPr>
            <w:lang w:eastAsia="zh-CN"/>
          </w:rPr>
          <w:t xml:space="preserve"> by invoking the </w:t>
        </w:r>
      </w:ins>
      <w:ins w:id="463" w:author="Huawei-Qi_0414" w:date="2025-04-14T11:04:00Z">
        <w:r w:rsidRPr="00E42D6A">
          <w:rPr>
            <w:rStyle w:val="Codechar"/>
          </w:rPr>
          <w:t>Npcf_</w:t>
        </w:r>
      </w:ins>
      <w:ins w:id="464" w:author="Richard Bradbury [2]" w:date="2025-04-14T20:23:00Z">
        <w:r w:rsidR="001D5F2B">
          <w:rPr>
            <w:rStyle w:val="Codechar"/>
          </w:rPr>
          <w:t>‌</w:t>
        </w:r>
      </w:ins>
      <w:ins w:id="465" w:author="Huawei-Qi_0414" w:date="2025-04-14T11:04:00Z">
        <w:r w:rsidRPr="00E42D6A">
          <w:rPr>
            <w:rStyle w:val="Codechar"/>
          </w:rPr>
          <w:t>PolicyAuthorization_</w:t>
        </w:r>
      </w:ins>
      <w:ins w:id="466" w:author="Richard Bradbury [2]" w:date="2025-04-14T20:23:00Z">
        <w:r w:rsidR="001D5F2B">
          <w:rPr>
            <w:rStyle w:val="Codechar"/>
          </w:rPr>
          <w:t>‌</w:t>
        </w:r>
      </w:ins>
      <w:ins w:id="467" w:author="Huawei-Qi_0414" w:date="2025-04-14T11:04:00Z">
        <w:r w:rsidRPr="00E42D6A">
          <w:rPr>
            <w:rStyle w:val="Codechar"/>
          </w:rPr>
          <w:t>Create</w:t>
        </w:r>
        <w:r w:rsidRPr="0084559A">
          <w:rPr>
            <w:lang w:eastAsia="zh-CN"/>
          </w:rPr>
          <w:t xml:space="preserve"> service operation</w:t>
        </w:r>
      </w:ins>
      <w:ins w:id="468" w:author="Huawei-Qi_0414" w:date="2025-04-14T11:06:00Z">
        <w:r>
          <w:rPr>
            <w:lang w:eastAsia="zh-CN"/>
          </w:rPr>
          <w:t xml:space="preserve"> at reference point N</w:t>
        </w:r>
      </w:ins>
      <w:ins w:id="469" w:author="Huawei-Qi_0414" w:date="2025-04-14T11:12:00Z">
        <w:r>
          <w:rPr>
            <w:lang w:eastAsia="zh-CN"/>
          </w:rPr>
          <w:t>5 (see clause 4.2.2 of TS</w:t>
        </w:r>
      </w:ins>
      <w:ins w:id="470" w:author="Richard Bradbury [2]" w:date="2025-04-14T10:25:00Z">
        <w:r>
          <w:rPr>
            <w:lang w:eastAsia="zh-CN"/>
          </w:rPr>
          <w:t> </w:t>
        </w:r>
      </w:ins>
      <w:ins w:id="471" w:author="Huawei-Qi_0414" w:date="2025-04-14T11:12:00Z">
        <w:r>
          <w:rPr>
            <w:lang w:eastAsia="zh-CN"/>
          </w:rPr>
          <w:t>29.514</w:t>
        </w:r>
      </w:ins>
      <w:ins w:id="472" w:author="Richard Bradbury [2]" w:date="2025-04-14T10:25:00Z">
        <w:r>
          <w:rPr>
            <w:lang w:eastAsia="zh-CN"/>
          </w:rPr>
          <w:t> </w:t>
        </w:r>
      </w:ins>
      <w:ins w:id="473" w:author="Huawei-Qi_0414" w:date="2025-04-14T11:12:00Z">
        <w:r>
          <w:rPr>
            <w:lang w:eastAsia="zh-CN"/>
          </w:rPr>
          <w:t>[</w:t>
        </w:r>
      </w:ins>
      <w:ins w:id="474" w:author="Huawei-Qi_0414" w:date="2025-04-14T11:13:00Z">
        <w:r>
          <w:rPr>
            <w:lang w:eastAsia="zh-CN"/>
          </w:rPr>
          <w:t>18</w:t>
        </w:r>
      </w:ins>
      <w:ins w:id="475" w:author="Huawei-Qi_0414" w:date="2025-04-14T11:12:00Z">
        <w:r>
          <w:rPr>
            <w:lang w:eastAsia="zh-CN"/>
          </w:rPr>
          <w:t>]</w:t>
        </w:r>
        <w:r>
          <w:rPr>
            <w:rFonts w:hint="eastAsia"/>
            <w:lang w:eastAsia="zh-CN"/>
          </w:rPr>
          <w:t>)</w:t>
        </w:r>
      </w:ins>
      <w:ins w:id="476" w:author="Huawei-Qi_0414" w:date="2025-04-14T11:06:00Z">
        <w:r>
          <w:rPr>
            <w:lang w:eastAsia="zh-CN"/>
          </w:rPr>
          <w:t xml:space="preserve"> or</w:t>
        </w:r>
      </w:ins>
      <w:ins w:id="477" w:author="Richard Bradbury [2]" w:date="2025-04-14T10:26:00Z">
        <w:r>
          <w:rPr>
            <w:lang w:eastAsia="zh-CN"/>
          </w:rPr>
          <w:t xml:space="preserve"> the</w:t>
        </w:r>
      </w:ins>
      <w:ins w:id="478" w:author="Huawei-Qi_0414" w:date="2025-04-14T11:06:00Z">
        <w:r>
          <w:rPr>
            <w:lang w:eastAsia="zh-CN"/>
          </w:rPr>
          <w:t xml:space="preserve"> </w:t>
        </w:r>
      </w:ins>
      <w:ins w:id="479" w:author="Huawei-Qi_0414" w:date="2025-04-14T11:12:00Z">
        <w:r w:rsidRPr="00E42D6A">
          <w:rPr>
            <w:rStyle w:val="Codechar"/>
          </w:rPr>
          <w:t>Nnef_</w:t>
        </w:r>
      </w:ins>
      <w:ins w:id="480" w:author="Richard Bradbury [2]" w:date="2025-04-14T20:23:00Z">
        <w:r w:rsidR="001D5F2B">
          <w:rPr>
            <w:rStyle w:val="Codechar"/>
          </w:rPr>
          <w:t>‌</w:t>
        </w:r>
      </w:ins>
      <w:ins w:id="481" w:author="Huawei-Qi_0414" w:date="2025-04-14T11:12:00Z">
        <w:r w:rsidRPr="00E42D6A">
          <w:rPr>
            <w:rStyle w:val="Codechar"/>
          </w:rPr>
          <w:t>AFsessionWithQoS_</w:t>
        </w:r>
      </w:ins>
      <w:ins w:id="482" w:author="Richard Bradbury [2]" w:date="2025-04-14T20:23:00Z">
        <w:r w:rsidR="001D5F2B">
          <w:rPr>
            <w:rStyle w:val="Codechar"/>
          </w:rPr>
          <w:t>‌</w:t>
        </w:r>
      </w:ins>
      <w:ins w:id="483" w:author="Huawei-Qi_0414" w:date="2025-04-14T11:12:00Z">
        <w:r w:rsidRPr="00E42D6A">
          <w:rPr>
            <w:rStyle w:val="Codechar"/>
          </w:rPr>
          <w:t>Create</w:t>
        </w:r>
        <w:r w:rsidRPr="0084559A">
          <w:rPr>
            <w:lang w:eastAsia="zh-CN"/>
          </w:rPr>
          <w:t xml:space="preserve"> service operation </w:t>
        </w:r>
        <w:r>
          <w:rPr>
            <w:lang w:eastAsia="zh-CN"/>
          </w:rPr>
          <w:t>at reference point N33</w:t>
        </w:r>
      </w:ins>
      <w:ins w:id="484" w:author="Huawei-Qi_0414" w:date="2025-04-14T11:13:00Z">
        <w:r>
          <w:rPr>
            <w:lang w:eastAsia="zh-CN"/>
          </w:rPr>
          <w:t xml:space="preserve"> (see clause</w:t>
        </w:r>
      </w:ins>
      <w:ins w:id="485" w:author="Richard Bradbury [2]" w:date="2025-04-14T10:25:00Z">
        <w:r>
          <w:rPr>
            <w:lang w:eastAsia="zh-CN"/>
          </w:rPr>
          <w:t> </w:t>
        </w:r>
      </w:ins>
      <w:ins w:id="486" w:author="Huawei-Qi_0414" w:date="2025-04-14T11:15:00Z">
        <w:r>
          <w:rPr>
            <w:lang w:eastAsia="zh-CN"/>
          </w:rPr>
          <w:t xml:space="preserve">5.14 </w:t>
        </w:r>
      </w:ins>
      <w:ins w:id="487" w:author="Huawei-Qi_0414" w:date="2025-04-14T11:13:00Z">
        <w:r>
          <w:rPr>
            <w:lang w:eastAsia="zh-CN"/>
          </w:rPr>
          <w:t>of TS</w:t>
        </w:r>
      </w:ins>
      <w:ins w:id="488" w:author="Richard Bradbury [2]" w:date="2025-04-14T10:25:00Z">
        <w:r>
          <w:rPr>
            <w:lang w:eastAsia="zh-CN"/>
          </w:rPr>
          <w:t> </w:t>
        </w:r>
      </w:ins>
      <w:ins w:id="489" w:author="Huawei-Qi_0414" w:date="2025-04-14T11:13:00Z">
        <w:r>
          <w:rPr>
            <w:lang w:eastAsia="zh-CN"/>
          </w:rPr>
          <w:t>29.</w:t>
        </w:r>
      </w:ins>
      <w:ins w:id="490" w:author="Huawei-Qi_0414" w:date="2025-04-14T11:15:00Z">
        <w:r>
          <w:rPr>
            <w:lang w:eastAsia="zh-CN"/>
          </w:rPr>
          <w:t>122</w:t>
        </w:r>
      </w:ins>
      <w:ins w:id="491" w:author="Richard Bradbury [2]" w:date="2025-04-14T10:25:00Z">
        <w:r>
          <w:rPr>
            <w:lang w:eastAsia="zh-CN"/>
          </w:rPr>
          <w:t> </w:t>
        </w:r>
      </w:ins>
      <w:ins w:id="492" w:author="Huawei-Qi_0414" w:date="2025-04-14T11:13:00Z">
        <w:r>
          <w:rPr>
            <w:lang w:eastAsia="zh-CN"/>
          </w:rPr>
          <w:t>[</w:t>
        </w:r>
      </w:ins>
      <w:ins w:id="493" w:author="Huawei-Qi_0414" w:date="2025-04-14T11:15:00Z">
        <w:r>
          <w:rPr>
            <w:lang w:eastAsia="zh-CN"/>
          </w:rPr>
          <w:t>20</w:t>
        </w:r>
      </w:ins>
      <w:ins w:id="494" w:author="Huawei-Qi_0414" w:date="2025-04-14T11:13:00Z">
        <w:r>
          <w:rPr>
            <w:lang w:eastAsia="zh-CN"/>
          </w:rPr>
          <w:t>]</w:t>
        </w:r>
        <w:r>
          <w:rPr>
            <w:rFonts w:hint="eastAsia"/>
            <w:lang w:eastAsia="zh-CN"/>
          </w:rPr>
          <w:t>)</w:t>
        </w:r>
      </w:ins>
      <w:ins w:id="495" w:author="Richard Bradbury [2]" w:date="2025-04-08T16:30:00Z">
        <w:r>
          <w:rPr>
            <w:lang w:eastAsia="zh-CN"/>
          </w:rPr>
          <w:t xml:space="preserve"> </w:t>
        </w:r>
      </w:ins>
      <w:ins w:id="496" w:author="Huawei-Qi" w:date="2025-04-07T11:46:00Z">
        <w:r>
          <w:rPr>
            <w:lang w:eastAsia="zh-CN"/>
          </w:rPr>
          <w:t xml:space="preserve">for the media </w:t>
        </w:r>
      </w:ins>
      <w:ins w:id="497" w:author="Huawei-Qi" w:date="2025-04-07T11:50:00Z">
        <w:r>
          <w:rPr>
            <w:lang w:eastAsia="zh-CN"/>
          </w:rPr>
          <w:t>ap</w:t>
        </w:r>
      </w:ins>
      <w:ins w:id="498" w:author="Huawei-Qi" w:date="2025-04-07T11:51:00Z">
        <w:r>
          <w:rPr>
            <w:lang w:eastAsia="zh-CN"/>
          </w:rPr>
          <w:t>plication flow(s)</w:t>
        </w:r>
      </w:ins>
      <w:ins w:id="499" w:author="Richard Bradbury [2]" w:date="2025-04-08T16:30:00Z">
        <w:r>
          <w:rPr>
            <w:lang w:eastAsia="zh-CN"/>
          </w:rPr>
          <w:t xml:space="preserve"> </w:t>
        </w:r>
      </w:ins>
      <w:ins w:id="500" w:author="Richard Bradbury [2]" w:date="2025-04-08T16:31:00Z">
        <w:r>
          <w:rPr>
            <w:lang w:eastAsia="zh-CN"/>
          </w:rPr>
          <w:t>described by the Dynamic Policy Instance</w:t>
        </w:r>
      </w:ins>
      <w:ins w:id="501" w:author="Huawei-Qi" w:date="2025-04-07T11:46:00Z">
        <w:r>
          <w:rPr>
            <w:lang w:eastAsia="zh-CN"/>
          </w:rPr>
          <w:t>.</w:t>
        </w:r>
      </w:ins>
    </w:p>
    <w:p w14:paraId="3FF2C8F9" w14:textId="7D4968D0" w:rsidR="005A52D2" w:rsidRDefault="005A52D2" w:rsidP="00757F7B">
      <w:pPr>
        <w:keepNext/>
        <w:rPr>
          <w:ins w:id="502" w:author="Richard Bradbury [2]" w:date="2025-04-14T19:37:00Z"/>
        </w:rPr>
      </w:pPr>
      <w:ins w:id="503" w:author="Huawei-Qi" w:date="2025-04-07T11:48:00Z">
        <w:r>
          <w:rPr>
            <w:rFonts w:hint="eastAsia"/>
            <w:lang w:eastAsia="zh-CN"/>
          </w:rPr>
          <w:t>W</w:t>
        </w:r>
        <w:r>
          <w:rPr>
            <w:lang w:eastAsia="zh-CN"/>
          </w:rPr>
          <w:t xml:space="preserve">hen </w:t>
        </w:r>
      </w:ins>
      <w:ins w:id="504" w:author="Richard Bradbury [2]" w:date="2025-04-08T16:31:00Z">
        <w:r>
          <w:rPr>
            <w:lang w:eastAsia="zh-CN"/>
          </w:rPr>
          <w:t xml:space="preserve">instantiating a Policy Template that </w:t>
        </w:r>
      </w:ins>
      <w:ins w:id="505" w:author="Huawei-Qi_0414" w:date="2025-04-14T11:01:00Z">
        <w:r>
          <w:rPr>
            <w:lang w:eastAsia="zh-CN"/>
          </w:rPr>
          <w:t>includes</w:t>
        </w:r>
      </w:ins>
      <w:ins w:id="506" w:author="Huawei-Qi" w:date="2025-04-07T11:49:00Z">
        <w:r>
          <w:rPr>
            <w:lang w:eastAsia="zh-CN"/>
          </w:rPr>
          <w:t xml:space="preserve"> </w:t>
        </w:r>
      </w:ins>
      <w:ins w:id="507" w:author="Huawei-Qi_0414" w:date="2025-04-14T11:32:00Z">
        <w:r>
          <w:rPr>
            <w:lang w:eastAsia="zh-CN"/>
          </w:rPr>
          <w:t>a</w:t>
        </w:r>
        <w:r w:rsidRPr="00E42D6A">
          <w:rPr>
            <w:i/>
            <w:iCs/>
            <w:lang w:eastAsia="zh-CN"/>
          </w:rPr>
          <w:t xml:space="preserve"> </w:t>
        </w:r>
      </w:ins>
      <w:ins w:id="508" w:author="Richard Bradbury [2]" w:date="2025-04-14T19:50:00Z">
        <w:r w:rsidR="00604ED2">
          <w:rPr>
            <w:rStyle w:val="Codechar"/>
          </w:rPr>
          <w:t>q</w:t>
        </w:r>
      </w:ins>
      <w:ins w:id="509" w:author="Huawei-Qi" w:date="2025-04-07T11:49:00Z">
        <w:r w:rsidRPr="00E42D6A">
          <w:rPr>
            <w:rStyle w:val="Codechar"/>
          </w:rPr>
          <w:t>oS</w:t>
        </w:r>
      </w:ins>
      <w:ins w:id="510" w:author="Richard Bradbury [2]" w:date="2025-04-14T19:50:00Z">
        <w:r w:rsidR="00604ED2" w:rsidRPr="00E42D6A">
          <w:rPr>
            <w:rStyle w:val="Codechar"/>
          </w:rPr>
          <w:t>M</w:t>
        </w:r>
      </w:ins>
      <w:ins w:id="511" w:author="Huawei-Qi" w:date="2025-04-07T11:49:00Z">
        <w:r w:rsidRPr="00E42D6A">
          <w:rPr>
            <w:rStyle w:val="Codechar"/>
          </w:rPr>
          <w:t>onitoring</w:t>
        </w:r>
      </w:ins>
      <w:ins w:id="512" w:author="Richard Bradbury [2]" w:date="2025-04-14T19:50:00Z">
        <w:r w:rsidR="00604ED2" w:rsidRPr="00E42D6A">
          <w:rPr>
            <w:rStyle w:val="Codechar"/>
          </w:rPr>
          <w:t>C</w:t>
        </w:r>
      </w:ins>
      <w:ins w:id="513" w:author="Huawei-Qi_0414" w:date="2025-04-14T11:01:00Z">
        <w:r w:rsidRPr="00E42D6A">
          <w:rPr>
            <w:rStyle w:val="Codechar"/>
          </w:rPr>
          <w:t>onfiguration</w:t>
        </w:r>
      </w:ins>
      <w:ins w:id="514" w:author="Richard Bradbury [2]" w:date="2025-04-14T19:58:00Z">
        <w:del w:id="515" w:author="Huawei-Qi_0415" w:date="2025-04-15T13:22:00Z">
          <w:r w:rsidR="00604ED2" w:rsidDel="00DC738F">
            <w:rPr>
              <w:rStyle w:val="Codechar"/>
            </w:rPr>
            <w:delText>s</w:delText>
          </w:r>
        </w:del>
      </w:ins>
      <w:ins w:id="516" w:author="Richard Bradbury [2]" w:date="2025-04-14T19:52:00Z">
        <w:r w:rsidR="00604ED2">
          <w:t xml:space="preserve"> </w:t>
        </w:r>
      </w:ins>
      <w:ins w:id="517" w:author="Richard Bradbury [2]" w:date="2025-04-14T19:58:00Z">
        <w:r w:rsidR="00604ED2">
          <w:t>property</w:t>
        </w:r>
      </w:ins>
      <w:ins w:id="518" w:author="Huawei-Qi" w:date="2025-04-07T11:49:00Z">
        <w:r>
          <w:rPr>
            <w:lang w:eastAsia="zh-CN"/>
          </w:rPr>
          <w:t>, the Media</w:t>
        </w:r>
      </w:ins>
      <w:ins w:id="519" w:author="Richard Bradbury [2]" w:date="2025-04-14T19:52:00Z">
        <w:r w:rsidR="00604ED2">
          <w:rPr>
            <w:lang w:eastAsia="zh-CN"/>
          </w:rPr>
          <w:t> </w:t>
        </w:r>
      </w:ins>
      <w:ins w:id="520" w:author="Huawei-Qi" w:date="2025-04-07T11:49:00Z">
        <w:r>
          <w:rPr>
            <w:lang w:eastAsia="zh-CN"/>
          </w:rPr>
          <w:t xml:space="preserve">AF shall </w:t>
        </w:r>
      </w:ins>
      <w:ins w:id="521" w:author="Richard Bradbury [2]" w:date="2025-04-08T16:33:00Z">
        <w:r>
          <w:rPr>
            <w:lang w:eastAsia="zh-CN"/>
          </w:rPr>
          <w:t>enable</w:t>
        </w:r>
      </w:ins>
      <w:ins w:id="522" w:author="Huawei-Qi" w:date="2025-04-07T11:49:00Z">
        <w:r>
          <w:rPr>
            <w:lang w:eastAsia="zh-CN"/>
          </w:rPr>
          <w:t xml:space="preserve"> QoS monitoring </w:t>
        </w:r>
      </w:ins>
      <w:ins w:id="523" w:author="Richard Bradbury [2]" w:date="2025-04-08T16:33:00Z">
        <w:r>
          <w:rPr>
            <w:lang w:eastAsia="zh-CN"/>
          </w:rPr>
          <w:t xml:space="preserve">in the 5G System </w:t>
        </w:r>
      </w:ins>
      <w:ins w:id="524" w:author="Richard Bradbury [2]" w:date="2025-04-08T16:34:00Z">
        <w:r>
          <w:rPr>
            <w:lang w:eastAsia="zh-CN"/>
          </w:rPr>
          <w:t xml:space="preserve">by </w:t>
        </w:r>
      </w:ins>
      <w:ins w:id="525" w:author="Huawei-Qi_0414" w:date="2025-04-14T11:15:00Z">
        <w:r>
          <w:rPr>
            <w:lang w:eastAsia="zh-CN"/>
          </w:rPr>
          <w:t>invoking the</w:t>
        </w:r>
        <w:r w:rsidRPr="0045498D">
          <w:rPr>
            <w:rStyle w:val="Codechar"/>
          </w:rPr>
          <w:t xml:space="preserve"> Npcf_</w:t>
        </w:r>
      </w:ins>
      <w:ins w:id="526" w:author="Richard Bradbury [2]" w:date="2025-04-14T20:23:00Z">
        <w:r w:rsidR="001D5F2B">
          <w:rPr>
            <w:rStyle w:val="Codechar"/>
          </w:rPr>
          <w:t>‌</w:t>
        </w:r>
      </w:ins>
      <w:ins w:id="527" w:author="Huawei-Qi_0414" w:date="2025-04-14T11:15:00Z">
        <w:r w:rsidRPr="0045498D">
          <w:rPr>
            <w:rStyle w:val="Codechar"/>
          </w:rPr>
          <w:t>PolicyAuthorization_</w:t>
        </w:r>
      </w:ins>
      <w:ins w:id="528" w:author="Richard Bradbury [2]" w:date="2025-04-14T20:23:00Z">
        <w:r w:rsidR="001D5F2B">
          <w:rPr>
            <w:rStyle w:val="Codechar"/>
          </w:rPr>
          <w:t>‌</w:t>
        </w:r>
      </w:ins>
      <w:ins w:id="529" w:author="Huawei-Qi_0414" w:date="2025-04-14T11:15:00Z">
        <w:r w:rsidRPr="0045498D">
          <w:rPr>
            <w:rStyle w:val="Codechar"/>
          </w:rPr>
          <w:t>Create</w:t>
        </w:r>
        <w:r w:rsidRPr="0084559A">
          <w:rPr>
            <w:lang w:eastAsia="zh-CN"/>
          </w:rPr>
          <w:t xml:space="preserve"> service operation</w:t>
        </w:r>
        <w:r>
          <w:rPr>
            <w:lang w:eastAsia="zh-CN"/>
          </w:rPr>
          <w:t xml:space="preserve"> on t</w:t>
        </w:r>
      </w:ins>
      <w:ins w:id="530" w:author="Huawei-Qi_0414" w:date="2025-04-14T11:16:00Z">
        <w:r>
          <w:rPr>
            <w:lang w:eastAsia="zh-CN"/>
          </w:rPr>
          <w:t>he PCF</w:t>
        </w:r>
      </w:ins>
      <w:ins w:id="531" w:author="Huawei-Qi_0414" w:date="2025-04-14T11:15:00Z">
        <w:r>
          <w:rPr>
            <w:lang w:eastAsia="zh-CN"/>
          </w:rPr>
          <w:t xml:space="preserve"> at reference point N5 (see clause</w:t>
        </w:r>
      </w:ins>
      <w:ins w:id="532" w:author="Richard Bradbury [2]" w:date="2025-04-14T10:25:00Z">
        <w:r>
          <w:rPr>
            <w:lang w:eastAsia="zh-CN"/>
          </w:rPr>
          <w:t> </w:t>
        </w:r>
      </w:ins>
      <w:ins w:id="533" w:author="Huawei-Qi_0414" w:date="2025-04-14T11:15:00Z">
        <w:r>
          <w:rPr>
            <w:lang w:eastAsia="zh-CN"/>
          </w:rPr>
          <w:t>4.2.2 of TS</w:t>
        </w:r>
      </w:ins>
      <w:ins w:id="534" w:author="Richard Bradbury [2]" w:date="2025-04-14T10:25:00Z">
        <w:r>
          <w:rPr>
            <w:lang w:eastAsia="zh-CN"/>
          </w:rPr>
          <w:t> </w:t>
        </w:r>
      </w:ins>
      <w:ins w:id="535" w:author="Huawei-Qi_0414" w:date="2025-04-14T11:15:00Z">
        <w:r>
          <w:rPr>
            <w:lang w:eastAsia="zh-CN"/>
          </w:rPr>
          <w:t>29.514</w:t>
        </w:r>
      </w:ins>
      <w:ins w:id="536" w:author="Richard Bradbury [2]" w:date="2025-04-14T10:25:00Z">
        <w:r>
          <w:rPr>
            <w:lang w:eastAsia="zh-CN"/>
          </w:rPr>
          <w:t> </w:t>
        </w:r>
      </w:ins>
      <w:ins w:id="537" w:author="Huawei-Qi_0414" w:date="2025-04-14T11:15:00Z">
        <w:r>
          <w:rPr>
            <w:lang w:eastAsia="zh-CN"/>
          </w:rPr>
          <w:t>[18]</w:t>
        </w:r>
        <w:r>
          <w:rPr>
            <w:rFonts w:hint="eastAsia"/>
            <w:lang w:eastAsia="zh-CN"/>
          </w:rPr>
          <w:t>)</w:t>
        </w:r>
        <w:r>
          <w:rPr>
            <w:lang w:eastAsia="zh-CN"/>
          </w:rPr>
          <w:t xml:space="preserve"> or</w:t>
        </w:r>
      </w:ins>
      <w:ins w:id="538" w:author="Richard Bradbury [2]" w:date="2025-04-14T10:26:00Z">
        <w:r>
          <w:rPr>
            <w:lang w:eastAsia="zh-CN"/>
          </w:rPr>
          <w:t xml:space="preserve"> the</w:t>
        </w:r>
      </w:ins>
      <w:ins w:id="539" w:author="Huawei-Qi_0414" w:date="2025-04-14T11:15:00Z">
        <w:r>
          <w:rPr>
            <w:lang w:eastAsia="zh-CN"/>
          </w:rPr>
          <w:t xml:space="preserve"> </w:t>
        </w:r>
        <w:r w:rsidRPr="0045498D">
          <w:rPr>
            <w:rStyle w:val="Codechar"/>
          </w:rPr>
          <w:t>Nnef_</w:t>
        </w:r>
      </w:ins>
      <w:ins w:id="540" w:author="Richard Bradbury [2]" w:date="2025-04-14T20:24:00Z">
        <w:r w:rsidR="001D5F2B">
          <w:rPr>
            <w:rStyle w:val="Codechar"/>
          </w:rPr>
          <w:t>‌</w:t>
        </w:r>
      </w:ins>
      <w:ins w:id="541" w:author="Huawei-Qi_0414" w:date="2025-04-14T11:15:00Z">
        <w:r w:rsidRPr="0045498D">
          <w:rPr>
            <w:rStyle w:val="Codechar"/>
          </w:rPr>
          <w:t>AFsessionWithQoS_</w:t>
        </w:r>
      </w:ins>
      <w:ins w:id="542" w:author="Richard Bradbury [2]" w:date="2025-04-14T20:24:00Z">
        <w:r w:rsidR="001D5F2B">
          <w:rPr>
            <w:rStyle w:val="Codechar"/>
          </w:rPr>
          <w:t>‌</w:t>
        </w:r>
      </w:ins>
      <w:ins w:id="543" w:author="Huawei-Qi_0414" w:date="2025-04-14T11:15:00Z">
        <w:r w:rsidRPr="0045498D">
          <w:rPr>
            <w:rStyle w:val="Codechar"/>
          </w:rPr>
          <w:t>Create</w:t>
        </w:r>
        <w:r w:rsidRPr="0084559A">
          <w:rPr>
            <w:lang w:eastAsia="zh-CN"/>
          </w:rPr>
          <w:t xml:space="preserve"> service operation</w:t>
        </w:r>
      </w:ins>
      <w:ins w:id="544" w:author="Huawei-Qi_0414" w:date="2025-04-14T11:16:00Z">
        <w:r>
          <w:rPr>
            <w:lang w:eastAsia="zh-CN"/>
          </w:rPr>
          <w:t xml:space="preserve"> on the NEF</w:t>
        </w:r>
      </w:ins>
      <w:ins w:id="545" w:author="Huawei-Qi_0414" w:date="2025-04-14T11:15:00Z">
        <w:r w:rsidRPr="0084559A">
          <w:rPr>
            <w:lang w:eastAsia="zh-CN"/>
          </w:rPr>
          <w:t xml:space="preserve"> </w:t>
        </w:r>
        <w:r>
          <w:rPr>
            <w:lang w:eastAsia="zh-CN"/>
          </w:rPr>
          <w:t>at reference point N33 (see clause</w:t>
        </w:r>
      </w:ins>
      <w:ins w:id="546" w:author="Richard Bradbury [2]" w:date="2025-04-14T19:52:00Z">
        <w:r w:rsidR="00604ED2">
          <w:rPr>
            <w:lang w:eastAsia="zh-CN"/>
          </w:rPr>
          <w:t> </w:t>
        </w:r>
      </w:ins>
      <w:ins w:id="547" w:author="Huawei-Qi_0414" w:date="2025-04-14T11:15:00Z">
        <w:r>
          <w:rPr>
            <w:lang w:eastAsia="zh-CN"/>
          </w:rPr>
          <w:t>5.14 of TS</w:t>
        </w:r>
      </w:ins>
      <w:ins w:id="548" w:author="Richard Bradbury [2]" w:date="2025-04-14T19:52:00Z">
        <w:r w:rsidR="00604ED2">
          <w:rPr>
            <w:lang w:eastAsia="zh-CN"/>
          </w:rPr>
          <w:t> </w:t>
        </w:r>
      </w:ins>
      <w:ins w:id="549" w:author="Huawei-Qi_0414" w:date="2025-04-14T11:15:00Z">
        <w:r>
          <w:rPr>
            <w:lang w:eastAsia="zh-CN"/>
          </w:rPr>
          <w:t>29.122</w:t>
        </w:r>
      </w:ins>
      <w:ins w:id="550" w:author="Richard Bradbury [2]" w:date="2025-04-14T19:52:00Z">
        <w:r w:rsidR="00604ED2">
          <w:rPr>
            <w:lang w:eastAsia="zh-CN"/>
          </w:rPr>
          <w:t> </w:t>
        </w:r>
      </w:ins>
      <w:ins w:id="551" w:author="Huawei-Qi_0414" w:date="2025-04-14T11:15:00Z">
        <w:r>
          <w:rPr>
            <w:lang w:eastAsia="zh-CN"/>
          </w:rPr>
          <w:t>[20]</w:t>
        </w:r>
        <w:r>
          <w:rPr>
            <w:rFonts w:hint="eastAsia"/>
            <w:lang w:eastAsia="zh-CN"/>
          </w:rPr>
          <w:t>)</w:t>
        </w:r>
      </w:ins>
      <w:ins w:id="552" w:author="Richard Bradbury [2]" w:date="2025-04-08T16:35:00Z">
        <w:r>
          <w:rPr>
            <w:lang w:eastAsia="zh-CN"/>
          </w:rPr>
          <w:t xml:space="preserve">, including the </w:t>
        </w:r>
        <w:r w:rsidRPr="00E42D6A">
          <w:rPr>
            <w:rStyle w:val="Codechar"/>
          </w:rPr>
          <w:t>QoSMonitorConfig</w:t>
        </w:r>
        <w:r>
          <w:rPr>
            <w:lang w:eastAsia="zh-CN"/>
          </w:rPr>
          <w:t xml:space="preserve"> </w:t>
        </w:r>
      </w:ins>
      <w:ins w:id="553" w:author="Richard Bradbury (2025-04-15)" w:date="2025-04-15T09:21:00Z">
        <w:r w:rsidR="002A699C">
          <w:rPr>
            <w:lang w:eastAsia="zh-CN"/>
          </w:rPr>
          <w:t>object</w:t>
        </w:r>
      </w:ins>
      <w:ins w:id="554" w:author="Richard Bradbury [2]" w:date="2025-04-08T16:35:00Z">
        <w:r>
          <w:rPr>
            <w:lang w:eastAsia="zh-CN"/>
          </w:rPr>
          <w:t xml:space="preserve"> from the Policy Template</w:t>
        </w:r>
      </w:ins>
      <w:ins w:id="555" w:author="Richard Bradbury [2]" w:date="2025-04-08T16:36:00Z">
        <w:r>
          <w:rPr>
            <w:lang w:eastAsia="zh-CN"/>
          </w:rPr>
          <w:t xml:space="preserve"> as a parameter</w:t>
        </w:r>
      </w:ins>
      <w:ins w:id="556" w:author="Huawei-Qi" w:date="2025-04-07T11:49:00Z">
        <w:r>
          <w:rPr>
            <w:lang w:eastAsia="zh-CN"/>
          </w:rPr>
          <w:t>.</w:t>
        </w:r>
      </w:ins>
    </w:p>
    <w:p w14:paraId="5BF74DD4" w14:textId="05212096" w:rsidR="00757F7B" w:rsidRDefault="00757F7B" w:rsidP="00757F7B">
      <w:pPr>
        <w:keepNext/>
      </w:pPr>
      <w:r>
        <w:t>For each of the Dynamic Policy Instances it is managing, the Media AF shall subscribe to the following PCF</w:t>
      </w:r>
      <w:ins w:id="557" w:author="Huawei-Qi" w:date="2025-04-07T11:55:00Z">
        <w:r>
          <w:t>/NEF</w:t>
        </w:r>
      </w:ins>
      <w:r>
        <w:t xml:space="preserve">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77777777" w:rsidR="00757F7B" w:rsidRDefault="00757F7B" w:rsidP="00757F7B">
      <w:pPr>
        <w:pStyle w:val="B1"/>
        <w:rPr>
          <w:ins w:id="558" w:author="Huawei-Qi" w:date="2025-04-07T11:53:00Z"/>
        </w:rPr>
      </w:pPr>
      <w:r>
        <w:t>-</w:t>
      </w:r>
      <w:r>
        <w:tab/>
        <w:t>Resources allocation outcome</w:t>
      </w:r>
      <w:ins w:id="559" w:author="Huawei-Qi" w:date="2025-04-07T11:52:00Z">
        <w:r>
          <w:t>;</w:t>
        </w:r>
      </w:ins>
      <w:del w:id="560" w:author="Huawei-Qi" w:date="2025-04-07T11:52:00Z">
        <w:r w:rsidDel="005451E9">
          <w:delText>.</w:delText>
        </w:r>
      </w:del>
    </w:p>
    <w:p w14:paraId="35C82B57" w14:textId="4FC88678" w:rsidR="00757F7B" w:rsidRDefault="00757F7B" w:rsidP="00757F7B">
      <w:pPr>
        <w:pStyle w:val="B1"/>
        <w:rPr>
          <w:ins w:id="561" w:author="Huawei-Qi" w:date="2025-04-07T11:53:00Z"/>
          <w:lang w:eastAsia="zh-CN"/>
        </w:rPr>
      </w:pPr>
      <w:ins w:id="562" w:author="Huawei-Qi" w:date="2025-04-07T11:53:00Z">
        <w:r>
          <w:rPr>
            <w:rFonts w:hint="eastAsia"/>
            <w:lang w:eastAsia="zh-CN"/>
          </w:rPr>
          <w:t>-</w:t>
        </w:r>
        <w:r>
          <w:rPr>
            <w:lang w:eastAsia="zh-CN"/>
          </w:rPr>
          <w:tab/>
          <w:t xml:space="preserve">Service Data Flow L4S </w:t>
        </w:r>
      </w:ins>
      <w:ins w:id="563" w:author="Richard Bradbury [2]" w:date="2025-04-14T10:22:00Z">
        <w:r w:rsidR="0045498D">
          <w:rPr>
            <w:lang w:eastAsia="zh-CN"/>
          </w:rPr>
          <w:t>e</w:t>
        </w:r>
      </w:ins>
      <w:ins w:id="564" w:author="Huawei-Qi" w:date="2025-04-07T11:53:00Z">
        <w:r>
          <w:rPr>
            <w:lang w:eastAsia="zh-CN"/>
          </w:rPr>
          <w:t>nablement;</w:t>
        </w:r>
      </w:ins>
    </w:p>
    <w:p w14:paraId="5B3376AE" w14:textId="09396D5E" w:rsidR="00757F7B" w:rsidRDefault="00757F7B" w:rsidP="00757F7B">
      <w:pPr>
        <w:pStyle w:val="B1"/>
        <w:rPr>
          <w:ins w:id="565" w:author="Huawei-Qi" w:date="2025-04-07T11:52:00Z"/>
          <w:lang w:eastAsia="zh-CN"/>
        </w:rPr>
      </w:pPr>
      <w:ins w:id="566" w:author="Huawei-Qi" w:date="2025-04-07T11:53:00Z">
        <w:r>
          <w:rPr>
            <w:rFonts w:hint="eastAsia"/>
            <w:lang w:eastAsia="zh-CN"/>
          </w:rPr>
          <w:t>-</w:t>
        </w:r>
        <w:r>
          <w:rPr>
            <w:lang w:eastAsia="zh-CN"/>
          </w:rPr>
          <w:tab/>
          <w:t xml:space="preserve">Service Data Flow </w:t>
        </w:r>
      </w:ins>
      <w:ins w:id="567" w:author="Huawei-Qi" w:date="2025-04-07T11:54:00Z">
        <w:r>
          <w:rPr>
            <w:lang w:eastAsia="zh-CN"/>
          </w:rPr>
          <w:t xml:space="preserve">QoS monitoring </w:t>
        </w:r>
      </w:ins>
      <w:ins w:id="568" w:author="Richard Bradbury [2]" w:date="2025-04-14T10:22:00Z">
        <w:r w:rsidR="0045498D">
          <w:rPr>
            <w:lang w:eastAsia="zh-CN"/>
          </w:rPr>
          <w:t>e</w:t>
        </w:r>
      </w:ins>
      <w:ins w:id="569" w:author="Huawei-Qi" w:date="2025-04-07T11:54:00Z">
        <w:r>
          <w:rPr>
            <w:lang w:eastAsia="zh-CN"/>
          </w:rPr>
          <w:t>nablement</w:t>
        </w:r>
        <w:r w:rsidR="00555354">
          <w:rPr>
            <w:lang w:eastAsia="zh-CN"/>
          </w:rPr>
          <w:t>;</w:t>
        </w:r>
      </w:ins>
      <w:commentRangeStart w:id="570"/>
      <w:commentRangeEnd w:id="570"/>
      <w:r w:rsidR="00555354">
        <w:rPr>
          <w:rStyle w:val="ab"/>
        </w:rPr>
        <w:commentReference w:id="570"/>
      </w:r>
      <w:commentRangeStart w:id="571"/>
      <w:commentRangeEnd w:id="571"/>
      <w:r w:rsidR="00555354">
        <w:rPr>
          <w:rStyle w:val="ab"/>
        </w:rPr>
        <w:commentReference w:id="571"/>
      </w:r>
      <w:commentRangeStart w:id="572"/>
      <w:commentRangeEnd w:id="572"/>
      <w:r w:rsidR="00555354">
        <w:rPr>
          <w:rStyle w:val="ab"/>
        </w:rPr>
        <w:commentReference w:id="572"/>
      </w:r>
      <w:commentRangeStart w:id="573"/>
      <w:commentRangeEnd w:id="573"/>
      <w:r w:rsidR="00555354">
        <w:rPr>
          <w:rStyle w:val="ab"/>
        </w:rPr>
        <w:commentReference w:id="573"/>
      </w:r>
      <w:commentRangeStart w:id="574"/>
      <w:commentRangeEnd w:id="574"/>
      <w:r w:rsidR="00555354">
        <w:rPr>
          <w:rStyle w:val="ab"/>
        </w:rPr>
        <w:commentReference w:id="574"/>
      </w:r>
      <w:commentRangeStart w:id="575"/>
      <w:commentRangeStart w:id="576"/>
      <w:commentRangeEnd w:id="575"/>
      <w:r w:rsidR="00555354">
        <w:rPr>
          <w:rStyle w:val="ab"/>
        </w:rPr>
        <w:commentReference w:id="575"/>
      </w:r>
      <w:commentRangeEnd w:id="576"/>
      <w:r w:rsidR="00DC738F">
        <w:rPr>
          <w:rStyle w:val="ab"/>
        </w:rPr>
        <w:commentReference w:id="576"/>
      </w:r>
    </w:p>
    <w:p w14:paraId="605CD563" w14:textId="77777777" w:rsidR="00757F7B" w:rsidRDefault="00757F7B" w:rsidP="00757F7B">
      <w:pPr>
        <w:pStyle w:val="B1"/>
        <w:rPr>
          <w:lang w:eastAsia="zh-CN"/>
        </w:rPr>
      </w:pPr>
      <w:ins w:id="577" w:author="Huawei-Qi" w:date="2025-04-07T11:52:00Z">
        <w:r>
          <w:rPr>
            <w:rFonts w:hint="eastAsia"/>
            <w:lang w:eastAsia="zh-CN"/>
          </w:rPr>
          <w:t>-</w:t>
        </w:r>
        <w:r>
          <w:rPr>
            <w:lang w:eastAsia="zh-CN"/>
          </w:rPr>
          <w:tab/>
          <w:t>Service Data Flow QoS monitoring results.</w:t>
        </w:r>
      </w:ins>
    </w:p>
    <w:p w14:paraId="0242B4B9" w14:textId="0E549CBF" w:rsidR="00DB726E" w:rsidRDefault="00DB726E" w:rsidP="00DB726E">
      <w:pPr>
        <w:keepNext/>
        <w:rPr>
          <w:ins w:id="578" w:author="Huawei-Qi_0414" w:date="2025-04-14T20:36:00Z"/>
        </w:rPr>
      </w:pPr>
      <w:ins w:id="579" w:author="Huawei-Qi_0414" w:date="2025-04-14T09:58:00Z">
        <w:r>
          <w:t xml:space="preserve">For </w:t>
        </w:r>
      </w:ins>
      <w:ins w:id="580" w:author="Richard Bradbury [2]" w:date="2025-04-14T19:28:00Z">
        <w:r w:rsidR="005A52D2">
          <w:t xml:space="preserve">each of </w:t>
        </w:r>
      </w:ins>
      <w:ins w:id="581" w:author="Huawei-Qi_0414" w:date="2025-04-14T09:58:00Z">
        <w:r>
          <w:t>the Dynamic Policy Instances it is managing</w:t>
        </w:r>
      </w:ins>
      <w:ins w:id="582" w:author="Huawei-Qi_0414" w:date="2025-04-14T09:59:00Z">
        <w:r w:rsidR="005A52D2">
          <w:t xml:space="preserve"> </w:t>
        </w:r>
      </w:ins>
      <w:ins w:id="583" w:author="Richard Bradbury [2]" w:date="2025-04-14T19:34:00Z">
        <w:r w:rsidR="005A52D2">
          <w:t>with</w:t>
        </w:r>
      </w:ins>
      <w:ins w:id="584" w:author="Huawei-Qi_0414" w:date="2025-04-14T09:59:00Z">
        <w:r w:rsidR="005A52D2">
          <w:t xml:space="preserve"> QoS monitoring</w:t>
        </w:r>
      </w:ins>
      <w:ins w:id="585" w:author="Richard Bradbury [2]" w:date="2025-04-14T19:29:00Z">
        <w:r w:rsidR="005A52D2">
          <w:t xml:space="preserve"> </w:t>
        </w:r>
      </w:ins>
      <w:ins w:id="586" w:author="Richard Bradbury [2]" w:date="2025-04-14T19:34:00Z">
        <w:r w:rsidR="005A52D2">
          <w:t xml:space="preserve">successfully </w:t>
        </w:r>
      </w:ins>
      <w:ins w:id="587" w:author="Richard Bradbury [2]" w:date="2025-04-14T19:29:00Z">
        <w:r w:rsidR="005A52D2">
          <w:t>enabled</w:t>
        </w:r>
      </w:ins>
      <w:ins w:id="588" w:author="Richard Bradbury [2]" w:date="2025-04-14T19:34:00Z">
        <w:r w:rsidR="005A52D2">
          <w:t xml:space="preserve"> in the 5G System</w:t>
        </w:r>
      </w:ins>
      <w:ins w:id="589" w:author="Huawei-Qi_0414" w:date="2025-04-14T09:58:00Z">
        <w:r>
          <w:t xml:space="preserve">, the Media AF </w:t>
        </w:r>
      </w:ins>
      <w:ins w:id="590" w:author="Huawei-Qi_0414" w:date="2025-04-14T09:59:00Z">
        <w:r>
          <w:t>may</w:t>
        </w:r>
      </w:ins>
      <w:ins w:id="591" w:author="Huawei-Qi_0414" w:date="2025-04-14T09:58:00Z">
        <w:r>
          <w:t xml:space="preserve"> subscribe to the following notification</w:t>
        </w:r>
        <w:r w:rsidR="00E42D6A">
          <w:t xml:space="preserve">s </w:t>
        </w:r>
      </w:ins>
      <w:ins w:id="592" w:author="Richard Bradbury [2]" w:date="2025-04-14T19:29:00Z">
        <w:r w:rsidR="005A52D2">
          <w:t>from a</w:t>
        </w:r>
      </w:ins>
      <w:ins w:id="593" w:author="Richard Bradbury [2]" w:date="2025-04-14T19:30:00Z">
        <w:r w:rsidR="005A52D2">
          <w:t xml:space="preserve"> local </w:t>
        </w:r>
      </w:ins>
      <w:ins w:id="594" w:author="Huawei-Qi_0414" w:date="2025-04-14T10:02:00Z">
        <w:r w:rsidR="005A52D2">
          <w:t>UPF</w:t>
        </w:r>
      </w:ins>
      <w:ins w:id="595" w:author="Huawei-Qi_0414" w:date="2025-04-14T09:58:00Z">
        <w:r>
          <w:t xml:space="preserve"> </w:t>
        </w:r>
      </w:ins>
      <w:ins w:id="596" w:author="Richard Bradbury [2]" w:date="2025-04-14T19:30:00Z">
        <w:r w:rsidR="005A52D2">
          <w:t>managing</w:t>
        </w:r>
      </w:ins>
      <w:ins w:id="597" w:author="Huawei-Qi_0414" w:date="2025-04-14T09:58:00Z">
        <w:r>
          <w:t xml:space="preserve"> the corresponding application </w:t>
        </w:r>
      </w:ins>
      <w:ins w:id="598" w:author="Richard Bradbury [2]" w:date="2025-04-14T19:31:00Z">
        <w:r w:rsidR="005A52D2">
          <w:t>data flow(s)</w:t>
        </w:r>
      </w:ins>
      <w:ins w:id="599" w:author="Thorsten Lohmar (15th April)" w:date="2025-04-15T11:03:00Z">
        <w:r w:rsidR="00F42B93">
          <w:t xml:space="preserve"> using the </w:t>
        </w:r>
        <w:r w:rsidR="00F42B93" w:rsidRPr="005B4BDD">
          <w:rPr>
            <w:rStyle w:val="Codechar"/>
          </w:rPr>
          <w:t>Nupf_EventExposure</w:t>
        </w:r>
        <w:r w:rsidR="00F42B93">
          <w:t xml:space="preserve"> service </w:t>
        </w:r>
      </w:ins>
      <w:ins w:id="600" w:author="Richard Bradbury (2025-04-15)" w:date="2025-04-15T14:11:00Z">
        <w:r w:rsidR="002A7D08">
          <w:t xml:space="preserve">specified in </w:t>
        </w:r>
        <w:r w:rsidR="002A7D08" w:rsidRPr="00DA5B47">
          <w:t>clause </w:t>
        </w:r>
      </w:ins>
      <w:ins w:id="601" w:author="Huawei-Qi" w:date="2025-05-13T10:21:00Z">
        <w:r w:rsidR="00DA5B47" w:rsidRPr="00DA5B47">
          <w:t>6.1</w:t>
        </w:r>
      </w:ins>
      <w:ins w:id="602" w:author="Richard Bradbury (2025-04-15)" w:date="2025-04-15T14:12:00Z">
        <w:r w:rsidR="002A7D08" w:rsidRPr="00DA5B47">
          <w:t xml:space="preserve"> of </w:t>
        </w:r>
      </w:ins>
      <w:ins w:id="603" w:author="Richard Bradbury (2025-04-15)" w:date="2025-04-15T14:11:00Z">
        <w:r w:rsidR="002A7D08" w:rsidRPr="00DA5B47">
          <w:t>TS 29.</w:t>
        </w:r>
      </w:ins>
      <w:ins w:id="604" w:author="Huawei-Qi" w:date="2025-05-13T10:21:00Z">
        <w:r w:rsidR="00DA5B47" w:rsidRPr="00DA5B47">
          <w:t>564</w:t>
        </w:r>
      </w:ins>
      <w:ins w:id="605" w:author="Richard Bradbury (2025-04-15)" w:date="2025-04-15T14:11:00Z">
        <w:r w:rsidR="002A7D08" w:rsidRPr="00DA5B47">
          <w:t> [Z]</w:t>
        </w:r>
      </w:ins>
      <w:ins w:id="606" w:author="Huawei-Qi_0414" w:date="2025-04-14T09:58:00Z">
        <w:r>
          <w:t>:</w:t>
        </w:r>
      </w:ins>
    </w:p>
    <w:p w14:paraId="78889CA3" w14:textId="2382A2FB" w:rsidR="00DB726E" w:rsidRDefault="00DB726E">
      <w:pPr>
        <w:pStyle w:val="B1"/>
        <w:rPr>
          <w:ins w:id="607" w:author="Huawei-Qi_0414" w:date="2025-04-14T20:43:00Z"/>
          <w:lang w:eastAsia="zh-CN"/>
        </w:rPr>
      </w:pPr>
      <w:ins w:id="608" w:author="Huawei-Qi_0414" w:date="2025-04-14T10:02:00Z">
        <w:r>
          <w:rPr>
            <w:rFonts w:hint="eastAsia"/>
            <w:lang w:eastAsia="zh-CN"/>
          </w:rPr>
          <w:t>-</w:t>
        </w:r>
        <w:r>
          <w:rPr>
            <w:lang w:eastAsia="zh-CN"/>
          </w:rPr>
          <w:tab/>
          <w:t>Service Data Flow QoS monitoring results.</w:t>
        </w:r>
      </w:ins>
    </w:p>
    <w:p w14:paraId="65B32CFB" w14:textId="0D7870DC" w:rsidR="00C16C5C" w:rsidRPr="00C16C5C" w:rsidRDefault="00C16C5C" w:rsidP="00DC738F">
      <w:pPr>
        <w:pStyle w:val="NO"/>
        <w:rPr>
          <w:ins w:id="609" w:author="Huawei-Qi_0414" w:date="2025-04-14T09:58:00Z"/>
          <w:lang w:eastAsia="zh-CN"/>
        </w:rPr>
      </w:pPr>
      <w:ins w:id="610" w:author="Huawei-Qi_0414" w:date="2025-04-14T20:43:00Z">
        <w:r>
          <w:rPr>
            <w:rFonts w:hint="eastAsia"/>
            <w:lang w:eastAsia="zh-CN"/>
          </w:rPr>
          <w:t>N</w:t>
        </w:r>
        <w:r>
          <w:rPr>
            <w:lang w:eastAsia="zh-CN"/>
          </w:rPr>
          <w:t>OTE</w:t>
        </w:r>
        <w:r>
          <w:rPr>
            <w:rFonts w:hint="eastAsia"/>
            <w:lang w:eastAsia="zh-CN"/>
          </w:rPr>
          <w:t>:</w:t>
        </w:r>
        <w:r>
          <w:rPr>
            <w:lang w:eastAsia="zh-CN"/>
          </w:rPr>
          <w:tab/>
        </w:r>
      </w:ins>
      <w:ins w:id="611" w:author="Richard Bradbury [2]" w:date="2025-04-14T19:31:00Z">
        <w:r w:rsidR="005A52D2">
          <w:rPr>
            <w:lang w:eastAsia="zh-CN"/>
          </w:rPr>
          <w:t>In this context, "local</w:t>
        </w:r>
      </w:ins>
      <w:ins w:id="612" w:author="Huawei-Qi_0414" w:date="2025-04-14T20:43:00Z">
        <w:r>
          <w:rPr>
            <w:lang w:eastAsia="zh-CN"/>
          </w:rPr>
          <w:t xml:space="preserve"> UPF</w:t>
        </w:r>
      </w:ins>
      <w:ins w:id="613" w:author="Richard Bradbury [2]" w:date="2025-04-14T19:31:00Z">
        <w:r w:rsidR="005A52D2">
          <w:rPr>
            <w:lang w:eastAsia="zh-CN"/>
          </w:rPr>
          <w:t>"</w:t>
        </w:r>
      </w:ins>
      <w:ins w:id="614" w:author="Huawei-Qi_0414" w:date="2025-04-14T20:43:00Z">
        <w:r>
          <w:rPr>
            <w:lang w:eastAsia="zh-CN"/>
          </w:rPr>
          <w:t xml:space="preserve"> refers to a UPF </w:t>
        </w:r>
      </w:ins>
      <w:ins w:id="615" w:author="Richard Bradbury [2]" w:date="2025-04-14T19:33:00Z">
        <w:r w:rsidR="005A52D2">
          <w:rPr>
            <w:lang w:eastAsia="zh-CN"/>
          </w:rPr>
          <w:t>instance</w:t>
        </w:r>
      </w:ins>
      <w:ins w:id="616" w:author="Huawei-Qi_0414" w:date="2025-04-14T20:43:00Z">
        <w:r>
          <w:t xml:space="preserve"> inserted for local access </w:t>
        </w:r>
      </w:ins>
      <w:commentRangeStart w:id="617"/>
      <w:commentRangeStart w:id="618"/>
      <w:commentRangeEnd w:id="617"/>
      <w:r w:rsidR="00F42B93">
        <w:rPr>
          <w:rStyle w:val="ab"/>
        </w:rPr>
        <w:commentReference w:id="617"/>
      </w:r>
      <w:commentRangeEnd w:id="618"/>
      <w:r w:rsidR="00F42B93">
        <w:rPr>
          <w:rStyle w:val="ab"/>
        </w:rPr>
        <w:commentReference w:id="618"/>
      </w:r>
      <w:ins w:id="619" w:author="Huawei-Qi_0414" w:date="2025-04-14T20:43:00Z">
        <w:r w:rsidR="00F42B93">
          <w:t>i</w:t>
        </w:r>
        <w:r>
          <w:t xml:space="preserve">n case the </w:t>
        </w:r>
        <w:commentRangeStart w:id="620"/>
        <w:commentRangeStart w:id="621"/>
        <w:r w:rsidR="00F42B93">
          <w:t>Media</w:t>
        </w:r>
      </w:ins>
      <w:ins w:id="622" w:author="Richard Bradbury [2]" w:date="2025-04-14T19:31:00Z">
        <w:r w:rsidR="00F42B93">
          <w:t> </w:t>
        </w:r>
      </w:ins>
      <w:ins w:id="623" w:author="Huawei-Qi_0414" w:date="2025-04-14T20:43:00Z">
        <w:r w:rsidR="00F42B93">
          <w:t xml:space="preserve">AS is deployed as an EAS instance </w:t>
        </w:r>
      </w:ins>
      <w:commentRangeEnd w:id="620"/>
      <w:r w:rsidR="00F42B93">
        <w:rPr>
          <w:rStyle w:val="ab"/>
        </w:rPr>
        <w:commentReference w:id="620"/>
      </w:r>
      <w:commentRangeEnd w:id="621"/>
      <w:r w:rsidR="002D44C5">
        <w:rPr>
          <w:rStyle w:val="ab"/>
        </w:rPr>
        <w:commentReference w:id="621"/>
      </w:r>
      <w:ins w:id="624" w:author="Huawei-Qi_0414" w:date="2025-04-14T20:43:00Z">
        <w:r>
          <w:t xml:space="preserve">in the Edge DN. In order to reduce the latency </w:t>
        </w:r>
      </w:ins>
      <w:ins w:id="625" w:author="Richard Bradbury [2]" w:date="2025-04-14T19:32:00Z">
        <w:r w:rsidR="005A52D2">
          <w:t>of exposing</w:t>
        </w:r>
      </w:ins>
      <w:ins w:id="626" w:author="Huawei-Qi_0414" w:date="2025-04-14T20:43:00Z">
        <w:r>
          <w:t xml:space="preserve"> QoS monitoring results, the local UPF provide</w:t>
        </w:r>
      </w:ins>
      <w:ins w:id="627" w:author="Richard Bradbury [2]" w:date="2025-04-14T19:33:00Z">
        <w:r w:rsidR="005A52D2">
          <w:t>s</w:t>
        </w:r>
      </w:ins>
      <w:ins w:id="628" w:author="Huawei-Qi_0414" w:date="2025-04-14T20:43:00Z">
        <w:r w:rsidR="002A699C">
          <w:t xml:space="preserve"> network status</w:t>
        </w:r>
        <w:r>
          <w:t xml:space="preserve"> notifications directly to the 5GMd AF </w:t>
        </w:r>
      </w:ins>
      <w:ins w:id="629" w:author="Richard Bradbury [2]" w:date="2025-04-14T19:33:00Z">
        <w:r w:rsidR="005A52D2">
          <w:t>(</w:t>
        </w:r>
      </w:ins>
      <w:ins w:id="630" w:author="Huawei-Qi_0414" w:date="2025-04-14T20:43:00Z">
        <w:r>
          <w:t>or via a locally deployed NEF</w:t>
        </w:r>
      </w:ins>
      <w:ins w:id="631" w:author="Richard Bradbury [2]" w:date="2025-04-14T19:33:00Z">
        <w:r w:rsidR="005A52D2">
          <w:t>)</w:t>
        </w:r>
      </w:ins>
      <w:ins w:id="632" w:author="Huawei-Qi_0414" w:date="2025-04-14T20:43:00Z">
        <w:r>
          <w:t xml:space="preserve"> as defined in clause 5.8.2.17 of TS 23.501 [2].</w:t>
        </w:r>
      </w:ins>
    </w:p>
    <w:p w14:paraId="6473318C" w14:textId="68C90145"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7777777" w:rsidR="00757F7B" w:rsidRDefault="00757F7B" w:rsidP="00757F7B">
      <w:r>
        <w:lastRenderedPageBreak/>
        <w:t>Whe</w:t>
      </w:r>
      <w:ins w:id="633" w:author="Huawei-Qi" w:date="2025-04-07T11:25:00Z">
        <w:r>
          <w:t>n</w:t>
        </w:r>
      </w:ins>
      <w:del w:id="634" w:author="Huawei-Qi" w:date="2025-04-07T11:25:00Z">
        <w:r w:rsidDel="00496D9F">
          <w:delText>re</w:delText>
        </w:r>
      </w:del>
      <w:r>
        <w:t xml:space="preserv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0B3B1BC8" w:rsidR="00757F7B" w:rsidRDefault="008C0509" w:rsidP="00757F7B">
      <w:pPr>
        <w:rPr>
          <w:ins w:id="635" w:author="Huawei-Qi" w:date="2025-04-07T11:48:00Z"/>
          <w:lang w:eastAsia="zh-CN"/>
        </w:rPr>
      </w:pPr>
      <w:ins w:id="636" w:author="Huawei-Qi" w:date="2025-04-07T11:24:00Z">
        <w:r>
          <w:rPr>
            <w:rFonts w:hint="eastAsia"/>
            <w:lang w:eastAsia="zh-CN"/>
          </w:rPr>
          <w:t>W</w:t>
        </w:r>
        <w:r>
          <w:rPr>
            <w:lang w:eastAsia="zh-CN"/>
          </w:rPr>
          <w:t xml:space="preserve">hen </w:t>
        </w:r>
      </w:ins>
      <w:ins w:id="637" w:author="Richard Bradbury [2]" w:date="2025-04-08T16:28:00Z">
        <w:r>
          <w:rPr>
            <w:lang w:eastAsia="zh-CN"/>
          </w:rPr>
          <w:t xml:space="preserve">instantiating a Policy Template </w:t>
        </w:r>
      </w:ins>
      <w:ins w:id="638" w:author="Richard Bradbury [2]" w:date="2025-04-08T16:29:00Z">
        <w:r>
          <w:rPr>
            <w:lang w:eastAsia="zh-CN"/>
          </w:rPr>
          <w:t xml:space="preserve">that </w:t>
        </w:r>
      </w:ins>
      <w:ins w:id="639" w:author="Huawei-Qi_0414" w:date="2025-04-14T11:00:00Z">
        <w:r>
          <w:rPr>
            <w:lang w:eastAsia="zh-CN"/>
          </w:rPr>
          <w:t>includes</w:t>
        </w:r>
      </w:ins>
      <w:ins w:id="640" w:author="Huawei-Qi" w:date="2025-04-07T11:25:00Z">
        <w:r>
          <w:rPr>
            <w:lang w:eastAsia="zh-CN"/>
          </w:rPr>
          <w:t xml:space="preserve"> </w:t>
        </w:r>
      </w:ins>
      <w:ins w:id="641" w:author="Richard Bradbury [2]" w:date="2025-04-14T19:35:00Z">
        <w:r>
          <w:rPr>
            <w:lang w:eastAsia="zh-CN"/>
          </w:rPr>
          <w:t>the</w:t>
        </w:r>
      </w:ins>
      <w:ins w:id="642" w:author="Huawei-Qi_0414" w:date="2025-04-14T11:31:00Z">
        <w:r>
          <w:rPr>
            <w:lang w:eastAsia="zh-CN"/>
          </w:rPr>
          <w:t xml:space="preserve"> </w:t>
        </w:r>
      </w:ins>
      <w:ins w:id="643" w:author="Richard Bradbury [2]" w:date="2025-04-14T19:50:00Z">
        <w:r w:rsidR="00604ED2" w:rsidRPr="00604ED2">
          <w:rPr>
            <w:rStyle w:val="Codechar"/>
          </w:rPr>
          <w:t>l4</w:t>
        </w:r>
      </w:ins>
      <w:ins w:id="644" w:author="Richard Bradbury [2]" w:date="2025-04-14T19:51:00Z">
        <w:r w:rsidR="00604ED2">
          <w:rPr>
            <w:rStyle w:val="Codechar"/>
          </w:rPr>
          <w:t>S</w:t>
        </w:r>
      </w:ins>
      <w:ins w:id="645" w:author="Richard Bradbury [2]" w:date="2025-04-14T19:50:00Z">
        <w:r w:rsidR="00604ED2" w:rsidRPr="00604ED2">
          <w:rPr>
            <w:rStyle w:val="Codechar"/>
          </w:rPr>
          <w:t>Enablement</w:t>
        </w:r>
        <w:r w:rsidR="00604ED2">
          <w:rPr>
            <w:lang w:eastAsia="zh-CN"/>
          </w:rPr>
          <w:t xml:space="preserve"> property</w:t>
        </w:r>
      </w:ins>
      <w:ins w:id="646" w:author="Richard Bradbury [2]" w:date="2025-04-14T19:35:00Z">
        <w:r>
          <w:rPr>
            <w:lang w:eastAsia="zh-CN"/>
          </w:rPr>
          <w:t xml:space="preserve"> set</w:t>
        </w:r>
      </w:ins>
      <w:ins w:id="647" w:author="Richard Bradbury [2]" w:date="2025-04-14T19:40:00Z">
        <w:r>
          <w:rPr>
            <w:lang w:eastAsia="zh-CN"/>
          </w:rPr>
          <w:t xml:space="preserve"> to</w:t>
        </w:r>
      </w:ins>
      <w:ins w:id="648" w:author="Richard Bradbury [2]" w:date="2025-04-14T19:35:00Z">
        <w:r>
          <w:rPr>
            <w:lang w:eastAsia="zh-CN"/>
          </w:rPr>
          <w:t xml:space="preserve"> </w:t>
        </w:r>
        <w:r w:rsidRPr="00DC738F">
          <w:rPr>
            <w:rStyle w:val="Codechar"/>
          </w:rPr>
          <w:t>true</w:t>
        </w:r>
      </w:ins>
      <w:ins w:id="649" w:author="Huawei-Qi" w:date="2025-04-07T11:25:00Z">
        <w:r>
          <w:rPr>
            <w:lang w:eastAsia="zh-CN"/>
          </w:rPr>
          <w:t>,</w:t>
        </w:r>
      </w:ins>
      <w:ins w:id="650" w:author="Richard Bradbury [2]" w:date="2025-04-14T10:27:00Z">
        <w:r w:rsidR="0045498D">
          <w:rPr>
            <w:lang w:eastAsia="zh-CN"/>
          </w:rPr>
          <w:t xml:space="preserve"> </w:t>
        </w:r>
      </w:ins>
      <w:ins w:id="651" w:author="Richard Bradbury [2]" w:date="2025-04-14T19:38:00Z">
        <w:r>
          <w:rPr>
            <w:lang w:eastAsia="zh-CN"/>
          </w:rPr>
          <w:t>t</w:t>
        </w:r>
      </w:ins>
      <w:ins w:id="652" w:author="Richard Bradbury [2]" w:date="2025-04-14T10:27:00Z">
        <w:r w:rsidR="0045498D">
          <w:rPr>
            <w:lang w:eastAsia="zh-CN"/>
          </w:rPr>
          <w:t xml:space="preserve">he enablement status of </w:t>
        </w:r>
      </w:ins>
      <w:ins w:id="653" w:author="Richard Bradbury [2]" w:date="2025-04-14T10:28:00Z">
        <w:r w:rsidR="0045498D">
          <w:rPr>
            <w:lang w:eastAsia="zh-CN"/>
          </w:rPr>
          <w:t xml:space="preserve">ECN marking for </w:t>
        </w:r>
      </w:ins>
      <w:ins w:id="654" w:author="Richard Bradbury [2]" w:date="2025-04-14T10:27:00Z">
        <w:r w:rsidR="0045498D">
          <w:rPr>
            <w:lang w:eastAsia="zh-CN"/>
          </w:rPr>
          <w:t xml:space="preserve">L4S </w:t>
        </w:r>
      </w:ins>
      <w:ins w:id="655" w:author="Richard Bradbury [2]" w:date="2025-04-14T10:28:00Z">
        <w:r w:rsidR="0045498D">
          <w:rPr>
            <w:lang w:eastAsia="zh-CN"/>
          </w:rPr>
          <w:t>functionality</w:t>
        </w:r>
      </w:ins>
      <w:ins w:id="656" w:author="Richard Bradbury [2]" w:date="2025-04-14T10:27:00Z">
        <w:r w:rsidR="0045498D">
          <w:rPr>
            <w:lang w:eastAsia="zh-CN"/>
          </w:rPr>
          <w:t xml:space="preserve"> </w:t>
        </w:r>
      </w:ins>
      <w:ins w:id="657" w:author="Richard Bradbury [2]" w:date="2025-04-14T19:39:00Z">
        <w:r>
          <w:rPr>
            <w:lang w:eastAsia="zh-CN"/>
          </w:rPr>
          <w:t xml:space="preserve">in the 5G System </w:t>
        </w:r>
      </w:ins>
      <w:ins w:id="658" w:author="Richard Bradbury [2]" w:date="2025-04-14T10:27:00Z">
        <w:r w:rsidR="0045498D">
          <w:rPr>
            <w:lang w:eastAsia="zh-CN"/>
          </w:rPr>
          <w:t>shall be populated in the Dynamic Policy instance resource</w:t>
        </w:r>
        <w:r w:rsidR="00185FDA">
          <w:rPr>
            <w:lang w:eastAsia="zh-CN"/>
          </w:rPr>
          <w:t xml:space="preserve"> </w:t>
        </w:r>
        <w:r w:rsidR="0045498D">
          <w:rPr>
            <w:lang w:eastAsia="zh-CN"/>
          </w:rPr>
          <w:t xml:space="preserve">returned to the Media Session Handler by the </w:t>
        </w:r>
        <w:r w:rsidR="0045498D" w:rsidRPr="00DC738F">
          <w:t>Media AF</w:t>
        </w:r>
      </w:ins>
      <w:ins w:id="659" w:author="Richard Bradbury [2]" w:date="2025-04-14T20:39:00Z">
        <w:r w:rsidR="00330E08">
          <w:t>,</w:t>
        </w:r>
      </w:ins>
      <w:ins w:id="660" w:author="Richard Bradbury [2]" w:date="2025-04-14T10:32:00Z">
        <w:r w:rsidR="003329D5">
          <w:t xml:space="preserve"> </w:t>
        </w:r>
      </w:ins>
      <w:ins w:id="661" w:author="Richard Bradbury [2]" w:date="2025-04-14T19:39:00Z">
        <w:r>
          <w:t>as specified</w:t>
        </w:r>
      </w:ins>
      <w:ins w:id="662" w:author="Richard Bradbury [2]" w:date="2025-04-14T10:32:00Z">
        <w:r w:rsidR="003329D5">
          <w:t xml:space="preserve"> </w:t>
        </w:r>
      </w:ins>
      <w:ins w:id="663" w:author="Richard Bradbury [2]" w:date="2025-04-14T19:39:00Z">
        <w:r>
          <w:t xml:space="preserve">in </w:t>
        </w:r>
      </w:ins>
      <w:ins w:id="664" w:author="Richard Bradbury [2]" w:date="2025-04-14T10:32:00Z">
        <w:r w:rsidR="003329D5">
          <w:t>clause </w:t>
        </w:r>
        <w:r w:rsidR="003329D5" w:rsidRPr="008C0509">
          <w:t>5.3.</w:t>
        </w:r>
      </w:ins>
      <w:ins w:id="665" w:author="Richard Bradbury [2]" w:date="2025-04-14T10:33:00Z">
        <w:r w:rsidR="003329D5" w:rsidRPr="008C0509">
          <w:t>3.</w:t>
        </w:r>
      </w:ins>
      <w:ins w:id="666" w:author="Richard Bradbury [2]" w:date="2025-04-14T19:39:00Z">
        <w:r w:rsidRPr="00DC738F">
          <w:t>2</w:t>
        </w:r>
      </w:ins>
      <w:ins w:id="667" w:author="Richard Bradbury [2]" w:date="2025-04-14T10:27:00Z">
        <w:r w:rsidR="0045498D">
          <w:rPr>
            <w:caps/>
            <w:lang w:eastAsia="zh-CN"/>
          </w:rPr>
          <w:t>.</w:t>
        </w:r>
      </w:ins>
    </w:p>
    <w:p w14:paraId="3EC70BEC" w14:textId="6040550C" w:rsidR="0023346B" w:rsidRDefault="008C0509" w:rsidP="0023346B">
      <w:pPr>
        <w:rPr>
          <w:ins w:id="668" w:author="Huawei-Qi" w:date="2025-04-07T11:24:00Z"/>
        </w:rPr>
      </w:pPr>
      <w:ins w:id="669" w:author="Richard Bradbury [2]" w:date="2025-04-14T19:39:00Z">
        <w:r>
          <w:rPr>
            <w:rFonts w:hint="eastAsia"/>
            <w:lang w:eastAsia="zh-CN"/>
          </w:rPr>
          <w:t>W</w:t>
        </w:r>
        <w:r>
          <w:rPr>
            <w:lang w:eastAsia="zh-CN"/>
          </w:rPr>
          <w:t>hen instantiating a Policy Template that includes a</w:t>
        </w:r>
        <w:r w:rsidRPr="00A72A62">
          <w:rPr>
            <w:i/>
            <w:iCs/>
            <w:lang w:eastAsia="zh-CN"/>
          </w:rPr>
          <w:t xml:space="preserve"> </w:t>
        </w:r>
      </w:ins>
      <w:ins w:id="670" w:author="Richard Bradbury (2025-04-15)" w:date="2025-04-15T09:24:00Z">
        <w:r w:rsidR="002A699C">
          <w:rPr>
            <w:rStyle w:val="Codechar"/>
          </w:rPr>
          <w:t>q</w:t>
        </w:r>
      </w:ins>
      <w:ins w:id="671" w:author="Richard Bradbury [2]" w:date="2025-04-14T19:39:00Z">
        <w:r w:rsidRPr="00604ED2">
          <w:rPr>
            <w:rStyle w:val="Codechar"/>
          </w:rPr>
          <w:t>oS</w:t>
        </w:r>
      </w:ins>
      <w:ins w:id="672" w:author="Richard Bradbury [2]" w:date="2025-04-14T19:51:00Z">
        <w:r w:rsidR="00604ED2" w:rsidRPr="00604ED2">
          <w:rPr>
            <w:rStyle w:val="Codechar"/>
          </w:rPr>
          <w:t>M</w:t>
        </w:r>
      </w:ins>
      <w:ins w:id="673" w:author="Richard Bradbury [2]" w:date="2025-04-14T19:39:00Z">
        <w:r w:rsidRPr="00604ED2">
          <w:rPr>
            <w:rStyle w:val="Codechar"/>
          </w:rPr>
          <w:t>onitoring</w:t>
        </w:r>
      </w:ins>
      <w:ins w:id="674" w:author="Richard Bradbury [2]" w:date="2025-04-14T19:51:00Z">
        <w:r w:rsidR="00604ED2" w:rsidRPr="00604ED2">
          <w:rPr>
            <w:rStyle w:val="Codechar"/>
          </w:rPr>
          <w:t>C</w:t>
        </w:r>
      </w:ins>
      <w:ins w:id="675" w:author="Richard Bradbury [2]" w:date="2025-04-14T19:39:00Z">
        <w:r w:rsidRPr="00604ED2">
          <w:rPr>
            <w:rStyle w:val="Codechar"/>
          </w:rPr>
          <w:t>onfiguration</w:t>
        </w:r>
      </w:ins>
      <w:ins w:id="676" w:author="Richard Bradbury [2]" w:date="2025-04-14T19:52:00Z">
        <w:r w:rsidR="00604ED2">
          <w:t xml:space="preserve"> property</w:t>
        </w:r>
      </w:ins>
      <w:ins w:id="677" w:author="Richard Bradbury [2]" w:date="2025-04-14T19:39:00Z">
        <w:r>
          <w:rPr>
            <w:lang w:eastAsia="zh-CN"/>
          </w:rPr>
          <w:t>, t</w:t>
        </w:r>
      </w:ins>
      <w:ins w:id="678" w:author="Huawei-Qi" w:date="2025-04-07T11:50:00Z">
        <w:r w:rsidR="00757F7B">
          <w:rPr>
            <w:lang w:eastAsia="zh-CN"/>
          </w:rPr>
          <w:t xml:space="preserve">he enablement status of QoS monitoring </w:t>
        </w:r>
      </w:ins>
      <w:ins w:id="679" w:author="Richard Bradbury (2025-04-15)" w:date="2025-04-15T09:24:00Z">
        <w:r w:rsidR="009F6A09">
          <w:rPr>
            <w:lang w:eastAsia="zh-CN"/>
          </w:rPr>
          <w:t xml:space="preserve">in the 5G System </w:t>
        </w:r>
      </w:ins>
      <w:ins w:id="680" w:author="Richard Bradbury [2]" w:date="2025-04-08T16:37:00Z">
        <w:r w:rsidR="00BE18BB">
          <w:rPr>
            <w:lang w:eastAsia="zh-CN"/>
          </w:rPr>
          <w:t>shall be populated in the Dynamic Policy instance resource returned to the Media Session Handler by the Medi</w:t>
        </w:r>
        <w:r w:rsidR="00BE18BB" w:rsidRPr="001D5F2B">
          <w:t>a AF</w:t>
        </w:r>
      </w:ins>
      <w:ins w:id="681" w:author="Richard Bradbury [2]" w:date="2025-04-14T20:20:00Z">
        <w:r w:rsidR="001D5F2B">
          <w:rPr>
            <w:lang w:eastAsia="zh-CN"/>
          </w:rPr>
          <w:t>,</w:t>
        </w:r>
      </w:ins>
      <w:ins w:id="682" w:author="Richard Bradbury [2]" w:date="2025-04-14T10:34:00Z">
        <w:r w:rsidR="003329D5" w:rsidRPr="001D5F2B">
          <w:t xml:space="preserve"> </w:t>
        </w:r>
      </w:ins>
      <w:ins w:id="683" w:author="Richard Bradbury [2]" w:date="2025-04-14T19:40:00Z">
        <w:r w:rsidRPr="001D5F2B">
          <w:t>as</w:t>
        </w:r>
        <w:r>
          <w:t xml:space="preserve"> specified in</w:t>
        </w:r>
      </w:ins>
      <w:ins w:id="684" w:author="Richard Bradbury [2]" w:date="2025-04-14T10:34:00Z">
        <w:r w:rsidR="003329D5">
          <w:t xml:space="preserve"> clause </w:t>
        </w:r>
      </w:ins>
      <w:ins w:id="685" w:author="Richard Bradbury [2]" w:date="2025-04-14T19:40:00Z">
        <w:r>
          <w:t>5.3.3.2</w:t>
        </w:r>
      </w:ins>
      <w:ins w:id="686" w:author="Richard Bradbury [2]" w:date="2025-04-08T16:37:00Z">
        <w:r w:rsidR="00BE18BB">
          <w:rPr>
            <w:caps/>
            <w:lang w:eastAsia="zh-CN"/>
          </w:rPr>
          <w:t>.</w:t>
        </w:r>
      </w:ins>
      <w:ins w:id="687" w:author="Huawei-Qi" w:date="2025-04-07T11:50:00Z">
        <w:r w:rsidR="00757F7B">
          <w:rPr>
            <w:lang w:eastAsia="zh-CN"/>
          </w:rPr>
          <w:t xml:space="preserve"> QoS monitoring results </w:t>
        </w:r>
      </w:ins>
      <w:ins w:id="688" w:author="Richard Bradbury [2]" w:date="2025-04-08T16:38:00Z">
        <w:r w:rsidR="00BE18BB">
          <w:rPr>
            <w:lang w:eastAsia="zh-CN"/>
          </w:rPr>
          <w:t xml:space="preserve">subsequently </w:t>
        </w:r>
      </w:ins>
      <w:ins w:id="689" w:author="Huawei-Qi" w:date="2025-04-07T13:29:00Z">
        <w:r w:rsidR="00757F7B">
          <w:rPr>
            <w:lang w:eastAsia="zh-CN"/>
          </w:rPr>
          <w:t>provided by the PCF/NEF</w:t>
        </w:r>
      </w:ins>
      <w:ins w:id="690" w:author="Richard Bradbury (2025-04-15)" w:date="2025-04-15T09:24:00Z">
        <w:r w:rsidR="009F6A09">
          <w:rPr>
            <w:lang w:eastAsia="zh-CN"/>
          </w:rPr>
          <w:t xml:space="preserve"> or by the </w:t>
        </w:r>
      </w:ins>
      <w:ins w:id="691" w:author="Richard Bradbury (2025-04-15)" w:date="2025-04-15T09:27:00Z">
        <w:r w:rsidR="009F6A09">
          <w:rPr>
            <w:lang w:eastAsia="zh-CN"/>
          </w:rPr>
          <w:t xml:space="preserve">local </w:t>
        </w:r>
      </w:ins>
      <w:ins w:id="692" w:author="Richard Bradbury [2]" w:date="2025-04-14T19:47:00Z">
        <w:r>
          <w:rPr>
            <w:lang w:eastAsia="zh-CN"/>
          </w:rPr>
          <w:t>UPF</w:t>
        </w:r>
      </w:ins>
      <w:ins w:id="693" w:author="Richard Bradbury (2025-04-15)" w:date="2025-04-15T09:24:00Z">
        <w:r w:rsidR="009F6A09">
          <w:rPr>
            <w:lang w:eastAsia="zh-CN"/>
          </w:rPr>
          <w:t>/NEF</w:t>
        </w:r>
      </w:ins>
      <w:ins w:id="694" w:author="Huawei-Qi" w:date="2025-04-07T13:29:00Z">
        <w:r w:rsidR="00757F7B">
          <w:rPr>
            <w:lang w:eastAsia="zh-CN"/>
          </w:rPr>
          <w:t xml:space="preserve"> </w:t>
        </w:r>
      </w:ins>
      <w:ins w:id="695" w:author="Huawei-Qi" w:date="2025-04-07T11:50:00Z">
        <w:r w:rsidR="00757F7B">
          <w:rPr>
            <w:lang w:eastAsia="zh-CN"/>
          </w:rPr>
          <w:t xml:space="preserve">shall be </w:t>
        </w:r>
      </w:ins>
      <w:ins w:id="696" w:author="Huawei-Qi" w:date="2025-04-07T13:29:00Z">
        <w:r w:rsidR="00757F7B">
          <w:rPr>
            <w:lang w:eastAsia="zh-CN"/>
          </w:rPr>
          <w:t xml:space="preserve">further </w:t>
        </w:r>
      </w:ins>
      <w:ins w:id="697" w:author="Richard Bradbury [2]" w:date="2025-04-08T16:38:00Z">
        <w:r w:rsidR="00BE18BB">
          <w:rPr>
            <w:lang w:eastAsia="zh-CN"/>
          </w:rPr>
          <w:t>notified</w:t>
        </w:r>
      </w:ins>
      <w:ins w:id="698" w:author="Huawei-Qi" w:date="2025-04-07T13:29:00Z">
        <w:r w:rsidR="00757F7B">
          <w:rPr>
            <w:lang w:eastAsia="zh-CN"/>
          </w:rPr>
          <w:t xml:space="preserve"> to Media Session Handler by the Media</w:t>
        </w:r>
      </w:ins>
      <w:ins w:id="699" w:author="Richard Bradbury [2]" w:date="2025-04-14T19:53:00Z">
        <w:r w:rsidR="00604ED2">
          <w:rPr>
            <w:lang w:eastAsia="zh-CN"/>
          </w:rPr>
          <w:t> </w:t>
        </w:r>
      </w:ins>
      <w:ins w:id="700" w:author="Huawei-Qi" w:date="2025-04-07T13:29:00Z">
        <w:r w:rsidR="00757F7B">
          <w:rPr>
            <w:lang w:eastAsia="zh-CN"/>
          </w:rPr>
          <w:t>AF</w:t>
        </w:r>
      </w:ins>
      <w:ins w:id="701" w:author="Richard Bradbury [2]" w:date="2025-04-08T16:38:00Z">
        <w:r w:rsidR="00BE18BB">
          <w:rPr>
            <w:lang w:eastAsia="zh-CN"/>
          </w:rPr>
          <w:t xml:space="preserve"> via the </w:t>
        </w:r>
      </w:ins>
      <w:ins w:id="702" w:author="Richard Bradbury [2]" w:date="2025-04-08T16:39:00Z">
        <w:r w:rsidR="00BE18BB">
          <w:rPr>
            <w:lang w:eastAsia="zh-CN"/>
          </w:rPr>
          <w:t xml:space="preserve">asynchronous </w:t>
        </w:r>
      </w:ins>
      <w:ins w:id="703" w:author="Richard Bradbury [2]" w:date="2025-04-08T16:38:00Z">
        <w:r w:rsidR="00BE18BB">
          <w:rPr>
            <w:lang w:eastAsia="zh-CN"/>
          </w:rPr>
          <w:t>MQTT</w:t>
        </w:r>
      </w:ins>
      <w:ins w:id="704" w:author="Richard Bradbury [2]" w:date="2025-04-08T16:39:00Z">
        <w:r w:rsidR="00BE18BB">
          <w:rPr>
            <w:lang w:eastAsia="zh-CN"/>
          </w:rPr>
          <w:t xml:space="preserve"> </w:t>
        </w:r>
      </w:ins>
      <w:ins w:id="705" w:author="Richard Bradbury [2]" w:date="2025-04-08T16:38:00Z">
        <w:r w:rsidR="00BE18BB">
          <w:rPr>
            <w:lang w:eastAsia="zh-CN"/>
          </w:rPr>
          <w:t xml:space="preserve">notification channel for the Dynamic Policy instance </w:t>
        </w:r>
      </w:ins>
      <w:ins w:id="706" w:author="Richard Bradbury [2]" w:date="2025-04-14T19:48:00Z">
        <w:r>
          <w:rPr>
            <w:lang w:eastAsia="zh-CN"/>
          </w:rPr>
          <w:t>as also specified in</w:t>
        </w:r>
      </w:ins>
      <w:ins w:id="707" w:author="Richard Bradbury [2]" w:date="2025-04-08T16:39:00Z">
        <w:r w:rsidR="00BE18BB">
          <w:t xml:space="preserve"> clause 5.3.3.2</w:t>
        </w:r>
      </w:ins>
      <w:ins w:id="708" w:author="Huawei-Qi" w:date="2025-04-07T13:29:00Z">
        <w:r w:rsidR="00757F7B">
          <w:rPr>
            <w:lang w:eastAsia="zh-CN"/>
          </w:rPr>
          <w:t>.</w:t>
        </w:r>
      </w:ins>
    </w:p>
    <w:p w14:paraId="47CA4ABB" w14:textId="77777777" w:rsidR="007F2DCC" w:rsidRDefault="00757F7B" w:rsidP="00757F7B">
      <w:r>
        <w:t>When a dynamic policy is subsequently destroyed by the Media Session Handler (per clause 4.7.3), the Media AF shall destroy the corresponding AF application session context in the relevant PCF instance.</w:t>
      </w:r>
    </w:p>
    <w:p w14:paraId="4ED90853" w14:textId="77777777" w:rsidR="00B65D93" w:rsidRDefault="00B65D93" w:rsidP="00757F7B">
      <w:pPr>
        <w:sectPr w:rsidR="00B65D93" w:rsidSect="00B65D9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bookmarkEnd w:id="433"/>
    <w:bookmarkEnd w:id="434"/>
    <w:bookmarkEnd w:id="435"/>
    <w:bookmarkEnd w:id="436"/>
    <w:bookmarkEnd w:id="437"/>
    <w:bookmarkEnd w:id="438"/>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0427FA5" w14:textId="77777777" w:rsidR="00995CD9" w:rsidRPr="00A16B5B" w:rsidRDefault="00995CD9" w:rsidP="00995CD9">
      <w:pPr>
        <w:pStyle w:val="4"/>
      </w:pPr>
      <w:bookmarkStart w:id="709" w:name="_Toc68899667"/>
      <w:bookmarkStart w:id="710" w:name="_Toc71214418"/>
      <w:bookmarkStart w:id="711" w:name="_Toc71722092"/>
      <w:bookmarkStart w:id="712" w:name="_Toc74859144"/>
      <w:bookmarkStart w:id="713" w:name="_Toc151076676"/>
      <w:bookmarkStart w:id="714" w:name="_Toc193794196"/>
      <w:bookmarkStart w:id="715" w:name="_Toc193794093"/>
      <w:r w:rsidRPr="00A16B5B">
        <w:t>7.3.3.6</w:t>
      </w:r>
      <w:r w:rsidRPr="00A16B5B">
        <w:tab/>
      </w:r>
      <w:proofErr w:type="spellStart"/>
      <w:r>
        <w:t>ClientQos</w:t>
      </w:r>
      <w:r w:rsidRPr="00A16B5B">
        <w:t>Specification</w:t>
      </w:r>
      <w:proofErr w:type="spellEnd"/>
      <w:r w:rsidRPr="00A16B5B">
        <w:t xml:space="preserve"> type</w:t>
      </w:r>
      <w:bookmarkEnd w:id="715"/>
    </w:p>
    <w:p w14:paraId="5227AADE" w14:textId="77777777" w:rsidR="00995CD9" w:rsidRPr="00A16B5B" w:rsidRDefault="00995CD9" w:rsidP="00995CD9">
      <w:pPr>
        <w:pStyle w:val="TH"/>
      </w:pPr>
      <w:bookmarkStart w:id="716" w:name="_CRTable7_3_3_61"/>
      <w:r w:rsidRPr="00A16B5B">
        <w:t>Table </w:t>
      </w:r>
      <w:bookmarkEnd w:id="716"/>
      <w:r w:rsidRPr="00A16B5B">
        <w:t xml:space="preserve">7.3.3.6-1: Definition of type </w:t>
      </w:r>
      <w:proofErr w:type="spellStart"/>
      <w:r>
        <w:t>ClientQos</w:t>
      </w:r>
      <w:r w:rsidRPr="00A16B5B">
        <w:t>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995CD9" w:rsidRPr="00A16B5B" w14:paraId="22CA5DFC" w14:textId="77777777" w:rsidTr="00842F77">
        <w:trPr>
          <w:jc w:val="center"/>
        </w:trPr>
        <w:tc>
          <w:tcPr>
            <w:tcW w:w="3397" w:type="dxa"/>
            <w:tcBorders>
              <w:bottom w:val="single" w:sz="4" w:space="0" w:color="auto"/>
            </w:tcBorders>
            <w:shd w:val="clear" w:color="auto" w:fill="C0C0C0"/>
          </w:tcPr>
          <w:p w14:paraId="56D2DCE4" w14:textId="77777777" w:rsidR="00995CD9" w:rsidRPr="00A16B5B" w:rsidRDefault="00995CD9" w:rsidP="00842F77">
            <w:pPr>
              <w:pStyle w:val="TAH"/>
            </w:pPr>
            <w:r w:rsidRPr="00A16B5B">
              <w:t>Property name</w:t>
            </w:r>
          </w:p>
        </w:tc>
        <w:tc>
          <w:tcPr>
            <w:tcW w:w="1843" w:type="dxa"/>
            <w:tcBorders>
              <w:bottom w:val="single" w:sz="4" w:space="0" w:color="auto"/>
            </w:tcBorders>
            <w:shd w:val="clear" w:color="auto" w:fill="C0C0C0"/>
          </w:tcPr>
          <w:p w14:paraId="7270F349" w14:textId="77777777" w:rsidR="00995CD9" w:rsidRPr="00A16B5B" w:rsidRDefault="00995CD9" w:rsidP="00842F77">
            <w:pPr>
              <w:pStyle w:val="TAH"/>
            </w:pPr>
            <w:r w:rsidRPr="00A16B5B">
              <w:t>Data type</w:t>
            </w:r>
          </w:p>
        </w:tc>
        <w:tc>
          <w:tcPr>
            <w:tcW w:w="1134" w:type="dxa"/>
            <w:tcBorders>
              <w:bottom w:val="single" w:sz="4" w:space="0" w:color="auto"/>
            </w:tcBorders>
            <w:shd w:val="clear" w:color="auto" w:fill="C0C0C0"/>
          </w:tcPr>
          <w:p w14:paraId="72323D44" w14:textId="77777777" w:rsidR="00995CD9" w:rsidRPr="00A16B5B" w:rsidRDefault="00995CD9" w:rsidP="00842F77">
            <w:pPr>
              <w:pStyle w:val="TAH"/>
            </w:pPr>
            <w:r w:rsidRPr="00A16B5B">
              <w:t>Cardinality</w:t>
            </w:r>
          </w:p>
        </w:tc>
        <w:tc>
          <w:tcPr>
            <w:tcW w:w="3257" w:type="dxa"/>
            <w:tcBorders>
              <w:bottom w:val="single" w:sz="4" w:space="0" w:color="auto"/>
            </w:tcBorders>
            <w:shd w:val="clear" w:color="auto" w:fill="C0C0C0"/>
          </w:tcPr>
          <w:p w14:paraId="0C653C63" w14:textId="77777777" w:rsidR="00995CD9" w:rsidRPr="00A16B5B" w:rsidRDefault="00995CD9" w:rsidP="00842F77">
            <w:pPr>
              <w:pStyle w:val="TAH"/>
              <w:rPr>
                <w:rFonts w:cs="Arial"/>
                <w:szCs w:val="18"/>
              </w:rPr>
            </w:pPr>
            <w:r w:rsidRPr="00A16B5B">
              <w:rPr>
                <w:rFonts w:cs="Arial"/>
                <w:szCs w:val="18"/>
              </w:rPr>
              <w:t>Description</w:t>
            </w:r>
          </w:p>
        </w:tc>
      </w:tr>
      <w:tr w:rsidR="00995CD9" w:rsidRPr="00A16B5B" w14:paraId="2AC3D5F4" w14:textId="77777777" w:rsidTr="00842F77">
        <w:trPr>
          <w:jc w:val="center"/>
        </w:trPr>
        <w:tc>
          <w:tcPr>
            <w:tcW w:w="3397" w:type="dxa"/>
            <w:shd w:val="clear" w:color="auto" w:fill="auto"/>
          </w:tcPr>
          <w:p w14:paraId="488452FB" w14:textId="77777777" w:rsidR="00995CD9" w:rsidRPr="009B6053" w:rsidRDefault="00995CD9" w:rsidP="00842F77">
            <w:pPr>
              <w:pStyle w:val="TAL"/>
              <w:rPr>
                <w:rStyle w:val="Codechar"/>
              </w:rPr>
            </w:pPr>
            <w:r w:rsidRPr="009B6053">
              <w:rPr>
                <w:rStyle w:val="Codechar"/>
              </w:rPr>
              <w:t>downlinkBitRates</w:t>
            </w:r>
          </w:p>
        </w:tc>
        <w:tc>
          <w:tcPr>
            <w:tcW w:w="1843" w:type="dxa"/>
            <w:shd w:val="clear" w:color="auto" w:fill="auto"/>
          </w:tcPr>
          <w:p w14:paraId="17703723" w14:textId="77777777" w:rsidR="00995CD9" w:rsidRPr="000A7E42" w:rsidDel="0004763F" w:rsidRDefault="00995CD9" w:rsidP="00842F77">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46FFE5EC" w14:textId="77777777" w:rsidR="00995CD9" w:rsidRPr="00A16B5B" w:rsidRDefault="00995CD9" w:rsidP="00842F77">
            <w:pPr>
              <w:pStyle w:val="TAC"/>
            </w:pPr>
            <w:r w:rsidRPr="00A16B5B">
              <w:t>1..1</w:t>
            </w:r>
          </w:p>
        </w:tc>
        <w:tc>
          <w:tcPr>
            <w:tcW w:w="3257" w:type="dxa"/>
            <w:shd w:val="clear" w:color="auto" w:fill="auto"/>
          </w:tcPr>
          <w:p w14:paraId="62246F04" w14:textId="77777777" w:rsidR="00995CD9" w:rsidRPr="00A16B5B" w:rsidRDefault="00995CD9" w:rsidP="00842F77">
            <w:pPr>
              <w:pStyle w:val="TAL"/>
            </w:pPr>
            <w:r w:rsidRPr="00A16B5B">
              <w:t>Bit rate specification for the downlink direction (see clause 7.3.3.5).</w:t>
            </w:r>
          </w:p>
        </w:tc>
      </w:tr>
      <w:tr w:rsidR="00995CD9" w:rsidRPr="00A16B5B" w14:paraId="27B03BE3" w14:textId="77777777" w:rsidTr="00842F77">
        <w:trPr>
          <w:jc w:val="center"/>
        </w:trPr>
        <w:tc>
          <w:tcPr>
            <w:tcW w:w="3397" w:type="dxa"/>
            <w:shd w:val="clear" w:color="auto" w:fill="auto"/>
          </w:tcPr>
          <w:p w14:paraId="35F3C1E4" w14:textId="77777777" w:rsidR="00995CD9" w:rsidRPr="009B6053" w:rsidRDefault="00995CD9" w:rsidP="00842F77">
            <w:pPr>
              <w:pStyle w:val="TAL"/>
              <w:rPr>
                <w:rStyle w:val="Codechar"/>
              </w:rPr>
            </w:pPr>
            <w:r w:rsidRPr="009B6053">
              <w:rPr>
                <w:rStyle w:val="Codechar"/>
              </w:rPr>
              <w:t>uplinkBitRates</w:t>
            </w:r>
          </w:p>
        </w:tc>
        <w:tc>
          <w:tcPr>
            <w:tcW w:w="1843" w:type="dxa"/>
            <w:shd w:val="clear" w:color="auto" w:fill="auto"/>
          </w:tcPr>
          <w:p w14:paraId="63620FE8" w14:textId="77777777" w:rsidR="00995CD9" w:rsidRPr="000A7E42" w:rsidDel="0004763F" w:rsidRDefault="00995CD9" w:rsidP="00842F77">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44092D71" w14:textId="77777777" w:rsidR="00995CD9" w:rsidRPr="00A16B5B" w:rsidRDefault="00995CD9" w:rsidP="00842F77">
            <w:pPr>
              <w:pStyle w:val="TAC"/>
            </w:pPr>
            <w:r w:rsidRPr="00A16B5B">
              <w:t>1..1</w:t>
            </w:r>
          </w:p>
        </w:tc>
        <w:tc>
          <w:tcPr>
            <w:tcW w:w="3257" w:type="dxa"/>
            <w:shd w:val="clear" w:color="auto" w:fill="auto"/>
          </w:tcPr>
          <w:p w14:paraId="2F21330D" w14:textId="77777777" w:rsidR="00995CD9" w:rsidRPr="00A16B5B" w:rsidRDefault="00995CD9" w:rsidP="00842F77">
            <w:pPr>
              <w:pStyle w:val="TAL"/>
            </w:pPr>
            <w:r w:rsidRPr="00A16B5B">
              <w:t>Bit rate specification for the uplink direction (see clause 7.3.3.5).</w:t>
            </w:r>
          </w:p>
        </w:tc>
      </w:tr>
      <w:tr w:rsidR="00995CD9" w:rsidRPr="00A16B5B" w14:paraId="169C7AF6" w14:textId="77777777" w:rsidTr="00842F77">
        <w:trPr>
          <w:jc w:val="center"/>
        </w:trPr>
        <w:tc>
          <w:tcPr>
            <w:tcW w:w="3397" w:type="dxa"/>
            <w:shd w:val="clear" w:color="auto" w:fill="auto"/>
          </w:tcPr>
          <w:p w14:paraId="2EF635DA" w14:textId="77777777" w:rsidR="00995CD9" w:rsidRPr="009B6053" w:rsidRDefault="00995CD9" w:rsidP="00842F77">
            <w:pPr>
              <w:pStyle w:val="TAL"/>
              <w:rPr>
                <w:rStyle w:val="Codechar"/>
              </w:rPr>
            </w:pPr>
            <w:r w:rsidRPr="009B6053">
              <w:rPr>
                <w:rStyle w:val="Codechar"/>
              </w:rPr>
              <w:t>desiredPacketLatency</w:t>
            </w:r>
          </w:p>
        </w:tc>
        <w:tc>
          <w:tcPr>
            <w:tcW w:w="1843" w:type="dxa"/>
            <w:shd w:val="clear" w:color="auto" w:fill="auto"/>
          </w:tcPr>
          <w:p w14:paraId="367CC37D" w14:textId="77777777" w:rsidR="00995CD9" w:rsidRPr="000A7E42" w:rsidRDefault="00995CD9" w:rsidP="00842F77">
            <w:pPr>
              <w:pStyle w:val="PL"/>
              <w:rPr>
                <w:sz w:val="18"/>
                <w:szCs w:val="18"/>
              </w:rPr>
            </w:pPr>
            <w:r w:rsidRPr="000A7E42">
              <w:rPr>
                <w:sz w:val="18"/>
                <w:szCs w:val="18"/>
              </w:rPr>
              <w:t>number</w:t>
            </w:r>
          </w:p>
        </w:tc>
        <w:tc>
          <w:tcPr>
            <w:tcW w:w="1134" w:type="dxa"/>
            <w:shd w:val="clear" w:color="auto" w:fill="auto"/>
          </w:tcPr>
          <w:p w14:paraId="6B645D56" w14:textId="77777777" w:rsidR="00995CD9" w:rsidRPr="00A16B5B" w:rsidRDefault="00995CD9" w:rsidP="00842F77">
            <w:pPr>
              <w:pStyle w:val="TAC"/>
            </w:pPr>
            <w:r w:rsidRPr="00A16B5B">
              <w:t>0..1</w:t>
            </w:r>
          </w:p>
        </w:tc>
        <w:tc>
          <w:tcPr>
            <w:tcW w:w="3257" w:type="dxa"/>
            <w:shd w:val="clear" w:color="auto" w:fill="auto"/>
          </w:tcPr>
          <w:p w14:paraId="045D9EA9" w14:textId="77777777" w:rsidR="00995CD9" w:rsidRPr="00A16B5B" w:rsidRDefault="00995CD9" w:rsidP="00842F77">
            <w:pPr>
              <w:pStyle w:val="TAL"/>
            </w:pPr>
            <w:r w:rsidRPr="00A16B5B">
              <w:t>Desired packet latency in milliseconds, expressed as a positive floating-point value (see NOTE 1).</w:t>
            </w:r>
          </w:p>
        </w:tc>
      </w:tr>
      <w:tr w:rsidR="00995CD9" w:rsidRPr="00A16B5B" w14:paraId="75CBA5DD" w14:textId="77777777" w:rsidTr="00842F77">
        <w:trPr>
          <w:jc w:val="center"/>
        </w:trPr>
        <w:tc>
          <w:tcPr>
            <w:tcW w:w="3397" w:type="dxa"/>
            <w:shd w:val="clear" w:color="auto" w:fill="auto"/>
          </w:tcPr>
          <w:p w14:paraId="0C25E060" w14:textId="77777777" w:rsidR="00995CD9" w:rsidRPr="009B6053" w:rsidRDefault="00995CD9" w:rsidP="00842F77">
            <w:pPr>
              <w:pStyle w:val="TAL"/>
              <w:rPr>
                <w:rStyle w:val="Codechar"/>
              </w:rPr>
            </w:pPr>
            <w:r w:rsidRPr="009B6053">
              <w:rPr>
                <w:rStyle w:val="Codechar"/>
              </w:rPr>
              <w:t>desiredPacketLossRate</w:t>
            </w:r>
          </w:p>
        </w:tc>
        <w:tc>
          <w:tcPr>
            <w:tcW w:w="1843" w:type="dxa"/>
            <w:shd w:val="clear" w:color="auto" w:fill="auto"/>
          </w:tcPr>
          <w:p w14:paraId="241D6E69" w14:textId="77777777" w:rsidR="00995CD9" w:rsidRPr="000A7E42" w:rsidRDefault="00995CD9" w:rsidP="00842F77">
            <w:pPr>
              <w:pStyle w:val="PL"/>
              <w:rPr>
                <w:sz w:val="18"/>
                <w:szCs w:val="18"/>
              </w:rPr>
            </w:pPr>
            <w:r w:rsidRPr="000A7E42">
              <w:rPr>
                <w:sz w:val="18"/>
                <w:szCs w:val="18"/>
              </w:rPr>
              <w:t>Packet‌Loss‌Rate</w:t>
            </w:r>
          </w:p>
        </w:tc>
        <w:tc>
          <w:tcPr>
            <w:tcW w:w="1134" w:type="dxa"/>
            <w:shd w:val="clear" w:color="auto" w:fill="auto"/>
          </w:tcPr>
          <w:p w14:paraId="18217A14" w14:textId="77777777" w:rsidR="00995CD9" w:rsidRPr="00A16B5B" w:rsidRDefault="00995CD9" w:rsidP="00842F77">
            <w:pPr>
              <w:pStyle w:val="TAC"/>
              <w:keepNext w:val="0"/>
            </w:pPr>
            <w:r w:rsidRPr="00A16B5B">
              <w:t>0..1</w:t>
            </w:r>
          </w:p>
        </w:tc>
        <w:tc>
          <w:tcPr>
            <w:tcW w:w="3257" w:type="dxa"/>
            <w:shd w:val="clear" w:color="auto" w:fill="auto"/>
          </w:tcPr>
          <w:p w14:paraId="57551320" w14:textId="77777777" w:rsidR="00995CD9" w:rsidRPr="00A16B5B" w:rsidRDefault="00995CD9" w:rsidP="00842F77">
            <w:pPr>
              <w:pStyle w:val="TAL"/>
              <w:keepNext w:val="0"/>
            </w:pPr>
            <w:r w:rsidRPr="00A16B5B">
              <w:t>Desired packet loss rate expressed in tenths of a percent (see NOTE 1).</w:t>
            </w:r>
          </w:p>
        </w:tc>
      </w:tr>
      <w:tr w:rsidR="00995CD9" w:rsidRPr="00A16B5B" w14:paraId="788D4CA8" w14:textId="77777777" w:rsidTr="00842F77">
        <w:trPr>
          <w:jc w:val="center"/>
        </w:trPr>
        <w:tc>
          <w:tcPr>
            <w:tcW w:w="3397" w:type="dxa"/>
            <w:shd w:val="clear" w:color="auto" w:fill="auto"/>
          </w:tcPr>
          <w:p w14:paraId="20A6F710" w14:textId="77777777" w:rsidR="00995CD9" w:rsidRPr="009B6053" w:rsidRDefault="00995CD9" w:rsidP="00842F77">
            <w:pPr>
              <w:pStyle w:val="TAL"/>
              <w:rPr>
                <w:rStyle w:val="Codechar"/>
              </w:rPr>
            </w:pPr>
            <w:r w:rsidRPr="009B6053">
              <w:rPr>
                <w:rStyle w:val="Codechar"/>
              </w:rPr>
              <w:t>desiredDownlinkPduSetQosParameters</w:t>
            </w:r>
          </w:p>
        </w:tc>
        <w:tc>
          <w:tcPr>
            <w:tcW w:w="1843" w:type="dxa"/>
            <w:shd w:val="clear" w:color="auto" w:fill="auto"/>
          </w:tcPr>
          <w:p w14:paraId="4060EA51" w14:textId="77777777" w:rsidR="00995CD9" w:rsidRPr="000A7E42" w:rsidRDefault="00995CD9" w:rsidP="00842F77">
            <w:pPr>
              <w:pStyle w:val="PL"/>
              <w:rPr>
                <w:sz w:val="18"/>
                <w:szCs w:val="18"/>
              </w:rPr>
            </w:pPr>
            <w:r w:rsidRPr="000A7E42">
              <w:rPr>
                <w:sz w:val="18"/>
                <w:szCs w:val="18"/>
              </w:rPr>
              <w:t>PDUSet‌Qos‌Para</w:t>
            </w:r>
          </w:p>
        </w:tc>
        <w:tc>
          <w:tcPr>
            <w:tcW w:w="1134" w:type="dxa"/>
            <w:shd w:val="clear" w:color="auto" w:fill="auto"/>
          </w:tcPr>
          <w:p w14:paraId="610A0688" w14:textId="77777777" w:rsidR="00995CD9" w:rsidRPr="00A16B5B" w:rsidRDefault="00995CD9" w:rsidP="00842F77">
            <w:pPr>
              <w:pStyle w:val="TAC"/>
              <w:keepNext w:val="0"/>
            </w:pPr>
            <w:r w:rsidRPr="00A16B5B">
              <w:t>0..1</w:t>
            </w:r>
          </w:p>
        </w:tc>
        <w:tc>
          <w:tcPr>
            <w:tcW w:w="3257" w:type="dxa"/>
            <w:shd w:val="clear" w:color="auto" w:fill="auto"/>
          </w:tcPr>
          <w:p w14:paraId="58A978D4" w14:textId="77777777" w:rsidR="00995CD9" w:rsidRPr="00A16B5B" w:rsidRDefault="00995CD9" w:rsidP="00842F77">
            <w:pPr>
              <w:pStyle w:val="TAL"/>
              <w:keepNext w:val="0"/>
            </w:pPr>
            <w:r w:rsidRPr="00A16B5B">
              <w:t>Desired PDU Set QoS parameters for the downlink direction (see NOTE 2).</w:t>
            </w:r>
          </w:p>
        </w:tc>
      </w:tr>
      <w:tr w:rsidR="00995CD9" w:rsidRPr="00A16B5B" w14:paraId="5FC4EFBA" w14:textId="77777777" w:rsidTr="00842F77">
        <w:trPr>
          <w:jc w:val="center"/>
        </w:trPr>
        <w:tc>
          <w:tcPr>
            <w:tcW w:w="3397" w:type="dxa"/>
            <w:shd w:val="clear" w:color="auto" w:fill="auto"/>
          </w:tcPr>
          <w:p w14:paraId="5FC2BB98" w14:textId="77777777" w:rsidR="00995CD9" w:rsidRPr="009B6053" w:rsidRDefault="00995CD9" w:rsidP="00842F77">
            <w:pPr>
              <w:pStyle w:val="TAL"/>
              <w:rPr>
                <w:rStyle w:val="Codechar"/>
              </w:rPr>
            </w:pPr>
            <w:r w:rsidRPr="009B6053">
              <w:rPr>
                <w:rStyle w:val="Codechar"/>
              </w:rPr>
              <w:t>desiredUplinkPduSetQosParameters</w:t>
            </w:r>
          </w:p>
        </w:tc>
        <w:tc>
          <w:tcPr>
            <w:tcW w:w="1843" w:type="dxa"/>
            <w:shd w:val="clear" w:color="auto" w:fill="auto"/>
          </w:tcPr>
          <w:p w14:paraId="4CA3AC15" w14:textId="77777777" w:rsidR="00995CD9" w:rsidRPr="000A7E42" w:rsidRDefault="00995CD9" w:rsidP="00842F77">
            <w:pPr>
              <w:pStyle w:val="PL"/>
              <w:rPr>
                <w:sz w:val="18"/>
                <w:szCs w:val="18"/>
              </w:rPr>
            </w:pPr>
            <w:r w:rsidRPr="000A7E42">
              <w:rPr>
                <w:sz w:val="18"/>
                <w:szCs w:val="18"/>
              </w:rPr>
              <w:t>PDUSet‌Qos‌Para</w:t>
            </w:r>
          </w:p>
        </w:tc>
        <w:tc>
          <w:tcPr>
            <w:tcW w:w="1134" w:type="dxa"/>
            <w:shd w:val="clear" w:color="auto" w:fill="auto"/>
          </w:tcPr>
          <w:p w14:paraId="3E0D70C1" w14:textId="77777777" w:rsidR="00995CD9" w:rsidRPr="00A16B5B" w:rsidRDefault="00995CD9" w:rsidP="00842F77">
            <w:pPr>
              <w:pStyle w:val="TAC"/>
              <w:keepNext w:val="0"/>
            </w:pPr>
            <w:r w:rsidRPr="00A16B5B">
              <w:t>0..1</w:t>
            </w:r>
          </w:p>
        </w:tc>
        <w:tc>
          <w:tcPr>
            <w:tcW w:w="3257" w:type="dxa"/>
            <w:shd w:val="clear" w:color="auto" w:fill="auto"/>
          </w:tcPr>
          <w:p w14:paraId="24AB6EC3" w14:textId="77777777" w:rsidR="00995CD9" w:rsidRPr="00A16B5B" w:rsidRDefault="00995CD9" w:rsidP="00842F77">
            <w:pPr>
              <w:pStyle w:val="TAL"/>
              <w:keepNext w:val="0"/>
            </w:pPr>
            <w:r w:rsidRPr="00A16B5B">
              <w:t>Desired PDU Set QoS parameters for the uplink direction (see NOTE 2).</w:t>
            </w:r>
          </w:p>
        </w:tc>
      </w:tr>
      <w:tr w:rsidR="00995CD9" w:rsidRPr="00A16B5B" w14:paraId="20669E1E" w14:textId="77777777" w:rsidTr="00842F77">
        <w:trPr>
          <w:jc w:val="center"/>
          <w:ins w:id="717" w:author="Huawei-Qi-0521" w:date="2025-05-21T16:25:00Z"/>
        </w:trPr>
        <w:tc>
          <w:tcPr>
            <w:tcW w:w="3397" w:type="dxa"/>
            <w:shd w:val="clear" w:color="auto" w:fill="auto"/>
          </w:tcPr>
          <w:p w14:paraId="212D97F3" w14:textId="77777777" w:rsidR="00995CD9" w:rsidRPr="008E323C" w:rsidRDefault="00995CD9" w:rsidP="00842F77">
            <w:pPr>
              <w:pStyle w:val="TAL"/>
              <w:rPr>
                <w:ins w:id="718" w:author="Huawei-Qi-0521" w:date="2025-05-21T16:25:00Z"/>
                <w:rStyle w:val="Codechar"/>
              </w:rPr>
            </w:pPr>
            <w:ins w:id="719" w:author="Huawei-Qi-0521" w:date="2025-05-21T16:25:00Z">
              <w:r w:rsidRPr="008E323C">
                <w:rPr>
                  <w:rStyle w:val="Codechar"/>
                </w:rPr>
                <w:t>l4S</w:t>
              </w:r>
            </w:ins>
            <w:ins w:id="720" w:author="Richard Bradbury (2025-05-21)" w:date="2025-05-22T01:29:00Z">
              <w:r>
                <w:rPr>
                  <w:rStyle w:val="Codechar"/>
                </w:rPr>
                <w:t>‌Required</w:t>
              </w:r>
            </w:ins>
          </w:p>
        </w:tc>
        <w:tc>
          <w:tcPr>
            <w:tcW w:w="1843" w:type="dxa"/>
            <w:shd w:val="clear" w:color="auto" w:fill="auto"/>
          </w:tcPr>
          <w:p w14:paraId="6D2B15E6" w14:textId="77777777" w:rsidR="00995CD9" w:rsidRPr="000A7E42" w:rsidRDefault="00995CD9" w:rsidP="00842F77">
            <w:pPr>
              <w:pStyle w:val="PL"/>
              <w:rPr>
                <w:ins w:id="721" w:author="Huawei-Qi-0521" w:date="2025-05-21T16:25:00Z"/>
                <w:sz w:val="18"/>
                <w:szCs w:val="18"/>
                <w:lang w:eastAsia="zh-CN"/>
              </w:rPr>
            </w:pPr>
            <w:ins w:id="722" w:author="Richard Bradbury (2025-05-21)" w:date="2025-05-22T00:56:00Z">
              <w:r>
                <w:rPr>
                  <w:sz w:val="18"/>
                  <w:szCs w:val="18"/>
                  <w:lang w:eastAsia="zh-CN"/>
                </w:rPr>
                <w:t>b</w:t>
              </w:r>
            </w:ins>
            <w:ins w:id="723" w:author="Huawei-Qi-0521" w:date="2025-05-21T16:25:00Z">
              <w:r>
                <w:rPr>
                  <w:sz w:val="18"/>
                  <w:szCs w:val="18"/>
                  <w:lang w:eastAsia="zh-CN"/>
                </w:rPr>
                <w:t>oolean</w:t>
              </w:r>
            </w:ins>
          </w:p>
        </w:tc>
        <w:tc>
          <w:tcPr>
            <w:tcW w:w="1134" w:type="dxa"/>
            <w:shd w:val="clear" w:color="auto" w:fill="auto"/>
          </w:tcPr>
          <w:p w14:paraId="28F4037B" w14:textId="77777777" w:rsidR="00995CD9" w:rsidRPr="00A16B5B" w:rsidRDefault="00995CD9" w:rsidP="00842F77">
            <w:pPr>
              <w:pStyle w:val="TAC"/>
              <w:keepNext w:val="0"/>
              <w:rPr>
                <w:ins w:id="724" w:author="Huawei-Qi-0521" w:date="2025-05-21T16:25:00Z"/>
                <w:lang w:eastAsia="zh-CN"/>
              </w:rPr>
            </w:pPr>
            <w:ins w:id="725" w:author="Huawei-Qi-0521" w:date="2025-05-21T16:25:00Z">
              <w:r>
                <w:rPr>
                  <w:lang w:eastAsia="zh-CN"/>
                </w:rPr>
                <w:t>0..1</w:t>
              </w:r>
            </w:ins>
          </w:p>
        </w:tc>
        <w:tc>
          <w:tcPr>
            <w:tcW w:w="3257" w:type="dxa"/>
            <w:shd w:val="clear" w:color="auto" w:fill="auto"/>
          </w:tcPr>
          <w:p w14:paraId="343640F4" w14:textId="77777777" w:rsidR="00995CD9" w:rsidRPr="00A16B5B" w:rsidRDefault="00995CD9" w:rsidP="00842F77">
            <w:pPr>
              <w:pStyle w:val="TAL"/>
              <w:keepNext w:val="0"/>
              <w:rPr>
                <w:ins w:id="726" w:author="Huawei-Qi-0521" w:date="2025-05-21T16:25:00Z"/>
                <w:lang w:eastAsia="zh-CN"/>
              </w:rPr>
            </w:pPr>
            <w:ins w:id="727" w:author="Richard Bradbury (2025-05-21)" w:date="2025-05-22T00:56:00Z">
              <w:r>
                <w:rPr>
                  <w:lang w:eastAsia="zh-CN"/>
                </w:rPr>
                <w:t>Requirement</w:t>
              </w:r>
            </w:ins>
            <w:ins w:id="728" w:author="Huawei-Qi-0521" w:date="2025-05-21T16:26:00Z">
              <w:r>
                <w:rPr>
                  <w:lang w:eastAsia="zh-CN"/>
                </w:rPr>
                <w:t xml:space="preserve"> to enable ECN marking for L4S </w:t>
              </w:r>
            </w:ins>
            <w:ins w:id="729" w:author="Richard Bradbury (2025-05-21)" w:date="2025-05-22T00:56:00Z">
              <w:r>
                <w:rPr>
                  <w:lang w:eastAsia="zh-CN"/>
                </w:rPr>
                <w:t xml:space="preserve">functionality </w:t>
              </w:r>
            </w:ins>
            <w:ins w:id="730" w:author="Huawei-Qi-0521" w:date="2025-05-21T16:26:00Z">
              <w:r>
                <w:rPr>
                  <w:lang w:eastAsia="zh-CN"/>
                </w:rPr>
                <w:t>for the media delivery session.</w:t>
              </w:r>
            </w:ins>
          </w:p>
        </w:tc>
      </w:tr>
      <w:tr w:rsidR="00995CD9" w:rsidRPr="00A16B5B" w14:paraId="324AFD50" w14:textId="77777777" w:rsidTr="00842F77">
        <w:trPr>
          <w:jc w:val="center"/>
          <w:ins w:id="731" w:author="Huawei-Qi-0521" w:date="2025-05-21T16:25:00Z"/>
        </w:trPr>
        <w:tc>
          <w:tcPr>
            <w:tcW w:w="3397" w:type="dxa"/>
            <w:shd w:val="clear" w:color="auto" w:fill="auto"/>
          </w:tcPr>
          <w:p w14:paraId="1BCCB7B2" w14:textId="77777777" w:rsidR="00995CD9" w:rsidRDefault="00995CD9" w:rsidP="00842F77">
            <w:pPr>
              <w:pStyle w:val="TAL"/>
              <w:rPr>
                <w:ins w:id="732" w:author="Huawei-Qi-0521" w:date="2025-05-21T16:25:00Z"/>
                <w:lang w:eastAsia="zh-CN"/>
              </w:rPr>
            </w:pPr>
            <w:proofErr w:type="spellStart"/>
            <w:ins w:id="733" w:author="Huawei-Qi-0521" w:date="2025-05-21T16:25:00Z">
              <w:r>
                <w:rPr>
                  <w:i/>
                  <w:iCs/>
                  <w:lang w:eastAsia="zh-CN"/>
                </w:rPr>
                <w:t>qoSMonitoring</w:t>
              </w:r>
            </w:ins>
            <w:ins w:id="734" w:author="Richard Bradbury (2025-05-21)" w:date="2025-05-22T01:29:00Z">
              <w:r>
                <w:rPr>
                  <w:i/>
                  <w:iCs/>
                  <w:lang w:eastAsia="zh-CN"/>
                </w:rPr>
                <w:t>‌Required</w:t>
              </w:r>
            </w:ins>
            <w:proofErr w:type="spellEnd"/>
          </w:p>
        </w:tc>
        <w:tc>
          <w:tcPr>
            <w:tcW w:w="1843" w:type="dxa"/>
            <w:shd w:val="clear" w:color="auto" w:fill="auto"/>
          </w:tcPr>
          <w:p w14:paraId="17AFF67E" w14:textId="77777777" w:rsidR="00995CD9" w:rsidRDefault="00995CD9" w:rsidP="00842F77">
            <w:pPr>
              <w:pStyle w:val="PL"/>
              <w:rPr>
                <w:ins w:id="735" w:author="Huawei-Qi-0521" w:date="2025-05-21T16:25:00Z"/>
                <w:sz w:val="18"/>
                <w:szCs w:val="18"/>
                <w:lang w:eastAsia="zh-CN"/>
              </w:rPr>
            </w:pPr>
            <w:ins w:id="736" w:author="Richard Bradbury (2025-05-21)" w:date="2025-05-22T00:56:00Z">
              <w:r>
                <w:rPr>
                  <w:sz w:val="18"/>
                  <w:szCs w:val="18"/>
                  <w:lang w:eastAsia="zh-CN"/>
                </w:rPr>
                <w:t>b</w:t>
              </w:r>
            </w:ins>
            <w:ins w:id="737" w:author="Huawei-Qi-0521" w:date="2025-05-21T16:25:00Z">
              <w:r>
                <w:rPr>
                  <w:sz w:val="18"/>
                  <w:szCs w:val="18"/>
                  <w:lang w:eastAsia="zh-CN"/>
                </w:rPr>
                <w:t>ool</w:t>
              </w:r>
            </w:ins>
            <w:ins w:id="738" w:author="Huawei-Qi-0521" w:date="2025-05-21T16:26:00Z">
              <w:r>
                <w:rPr>
                  <w:sz w:val="18"/>
                  <w:szCs w:val="18"/>
                  <w:lang w:eastAsia="zh-CN"/>
                </w:rPr>
                <w:t>ean</w:t>
              </w:r>
            </w:ins>
          </w:p>
        </w:tc>
        <w:tc>
          <w:tcPr>
            <w:tcW w:w="1134" w:type="dxa"/>
            <w:shd w:val="clear" w:color="auto" w:fill="auto"/>
          </w:tcPr>
          <w:p w14:paraId="548FF68C" w14:textId="77777777" w:rsidR="00995CD9" w:rsidRDefault="00995CD9" w:rsidP="00842F77">
            <w:pPr>
              <w:pStyle w:val="TAC"/>
              <w:keepNext w:val="0"/>
              <w:rPr>
                <w:ins w:id="739" w:author="Huawei-Qi-0521" w:date="2025-05-21T16:25:00Z"/>
                <w:lang w:eastAsia="zh-CN"/>
              </w:rPr>
            </w:pPr>
            <w:ins w:id="740" w:author="Huawei-Qi-0521" w:date="2025-05-21T16:26:00Z">
              <w:r>
                <w:rPr>
                  <w:rFonts w:hint="eastAsia"/>
                  <w:lang w:eastAsia="zh-CN"/>
                </w:rPr>
                <w:t>0</w:t>
              </w:r>
              <w:r>
                <w:rPr>
                  <w:lang w:eastAsia="zh-CN"/>
                </w:rPr>
                <w:t>..1</w:t>
              </w:r>
            </w:ins>
          </w:p>
        </w:tc>
        <w:tc>
          <w:tcPr>
            <w:tcW w:w="3257" w:type="dxa"/>
            <w:shd w:val="clear" w:color="auto" w:fill="auto"/>
          </w:tcPr>
          <w:p w14:paraId="31F22A3C" w14:textId="77777777" w:rsidR="00995CD9" w:rsidRPr="00A16B5B" w:rsidRDefault="00995CD9" w:rsidP="00842F77">
            <w:pPr>
              <w:pStyle w:val="TAL"/>
              <w:keepNext w:val="0"/>
              <w:rPr>
                <w:ins w:id="741" w:author="Huawei-Qi-0521" w:date="2025-05-21T16:25:00Z"/>
              </w:rPr>
            </w:pPr>
            <w:ins w:id="742" w:author="Richard Bradbury (2025-05-21)" w:date="2025-05-22T00:56:00Z">
              <w:r>
                <w:rPr>
                  <w:lang w:eastAsia="zh-CN"/>
                </w:rPr>
                <w:t>Requirement</w:t>
              </w:r>
            </w:ins>
            <w:ins w:id="743" w:author="Huawei-Qi-0521" w:date="2025-05-21T16:26:00Z">
              <w:r>
                <w:rPr>
                  <w:lang w:eastAsia="zh-CN"/>
                </w:rPr>
                <w:t xml:space="preserve"> to enable QoS monitoring </w:t>
              </w:r>
            </w:ins>
            <w:ins w:id="744" w:author="Richard Bradbury (2025-05-21)" w:date="2025-05-22T00:56:00Z">
              <w:r>
                <w:rPr>
                  <w:lang w:eastAsia="zh-CN"/>
                </w:rPr>
                <w:t xml:space="preserve">functionality </w:t>
              </w:r>
            </w:ins>
            <w:ins w:id="745" w:author="Huawei-Qi-0521" w:date="2025-05-21T16:26:00Z">
              <w:r>
                <w:rPr>
                  <w:lang w:eastAsia="zh-CN"/>
                </w:rPr>
                <w:t>for the media delivery session.</w:t>
              </w:r>
            </w:ins>
          </w:p>
        </w:tc>
      </w:tr>
      <w:tr w:rsidR="00995CD9" w:rsidRPr="00A16B5B" w14:paraId="6456A723" w14:textId="77777777" w:rsidTr="00842F77">
        <w:trPr>
          <w:jc w:val="center"/>
        </w:trPr>
        <w:tc>
          <w:tcPr>
            <w:tcW w:w="9631" w:type="dxa"/>
            <w:gridSpan w:val="4"/>
            <w:shd w:val="clear" w:color="auto" w:fill="auto"/>
          </w:tcPr>
          <w:p w14:paraId="01E4C4C7" w14:textId="77777777" w:rsidR="00995CD9" w:rsidRPr="00A16B5B" w:rsidRDefault="00995CD9" w:rsidP="00842F77">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405DAA2F" w14:textId="77777777" w:rsidR="00995CD9" w:rsidRPr="00A16B5B" w:rsidRDefault="00995CD9" w:rsidP="00842F77">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p>
        </w:tc>
      </w:tr>
    </w:tbl>
    <w:p w14:paraId="6B56E74B" w14:textId="77777777" w:rsidR="00995CD9" w:rsidRDefault="00995CD9" w:rsidP="00995CD9"/>
    <w:p w14:paraId="7FF41291" w14:textId="77777777" w:rsidR="00995CD9" w:rsidRDefault="00995CD9" w:rsidP="00995CD9">
      <w:pPr>
        <w:sectPr w:rsidR="00995CD9" w:rsidSect="00B65D93">
          <w:headerReference w:type="default" r:id="rId24"/>
          <w:footnotePr>
            <w:numRestart w:val="eachSect"/>
          </w:footnotePr>
          <w:pgSz w:w="11907" w:h="16840" w:code="9"/>
          <w:pgMar w:top="1418" w:right="1134" w:bottom="1134" w:left="1134" w:header="680" w:footer="567" w:gutter="0"/>
          <w:cols w:space="720"/>
          <w:docGrid w:linePitch="272"/>
        </w:sectPr>
      </w:pPr>
    </w:p>
    <w:p w14:paraId="652EDD10" w14:textId="77777777" w:rsidR="00995CD9" w:rsidRPr="0007000D" w:rsidRDefault="00995CD9" w:rsidP="00995CD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338B058E" w14:textId="77777777" w:rsidR="00757F7B" w:rsidRDefault="00757F7B" w:rsidP="00757F7B">
      <w:pPr>
        <w:pStyle w:val="4"/>
        <w:rPr>
          <w:lang w:eastAsia="en-GB"/>
        </w:rPr>
      </w:pPr>
      <w:r>
        <w:t>8.7.3.1</w:t>
      </w:r>
      <w:r>
        <w:tab/>
      </w:r>
      <w:proofErr w:type="spellStart"/>
      <w:r>
        <w:t>PolicyTemplate</w:t>
      </w:r>
      <w:proofErr w:type="spellEnd"/>
      <w:r>
        <w:t xml:space="preserve"> resource</w:t>
      </w:r>
    </w:p>
    <w:p w14:paraId="7760D7AC" w14:textId="77777777" w:rsidR="00757F7B" w:rsidRDefault="00757F7B" w:rsidP="00757F7B">
      <w:pPr>
        <w:pStyle w:val="TH"/>
      </w:pPr>
      <w:bookmarkStart w:id="746" w:name="_CRTable8_7_3_11"/>
      <w:r>
        <w:t>Table </w:t>
      </w:r>
      <w:bookmarkEnd w:id="746"/>
      <w:r>
        <w:t xml:space="preserve">8.7.3.1-1: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
        <w:gridCol w:w="1408"/>
        <w:gridCol w:w="1561"/>
        <w:gridCol w:w="1147"/>
        <w:gridCol w:w="757"/>
        <w:gridCol w:w="4477"/>
      </w:tblGrid>
      <w:tr w:rsidR="00757F7B" w14:paraId="4A95251E" w14:textId="77777777" w:rsidTr="00CF6783">
        <w:trPr>
          <w:tblHeader/>
        </w:trPr>
        <w:tc>
          <w:tcPr>
            <w:tcW w:w="59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EDF70" w14:textId="77777777" w:rsidR="00757F7B" w:rsidRDefault="00757F7B" w:rsidP="00CF6783">
            <w:pPr>
              <w:pStyle w:val="TAH"/>
            </w:pPr>
            <w:r>
              <w:t>Property</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0EB290" w14:textId="77777777" w:rsidR="00757F7B" w:rsidRDefault="00757F7B" w:rsidP="00CF6783">
            <w:pPr>
              <w:pStyle w:val="TAH"/>
            </w:pPr>
            <w:r>
              <w:t>Type</w:t>
            </w:r>
          </w:p>
        </w:tc>
        <w:tc>
          <w:tcPr>
            <w:tcW w:w="4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52736" w14:textId="77777777" w:rsidR="00757F7B" w:rsidRDefault="00757F7B" w:rsidP="00CF6783">
            <w:pPr>
              <w:pStyle w:val="TAH"/>
            </w:pPr>
            <w:r>
              <w:t>Cardinality</w:t>
            </w:r>
          </w:p>
        </w:tc>
        <w:tc>
          <w:tcPr>
            <w:tcW w:w="2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E27D9" w14:textId="77777777" w:rsidR="00757F7B" w:rsidRDefault="00757F7B" w:rsidP="00CF6783">
            <w:pPr>
              <w:pStyle w:val="TAH"/>
            </w:pPr>
            <w:r>
              <w:t>Usage</w:t>
            </w:r>
          </w:p>
        </w:tc>
        <w:tc>
          <w:tcPr>
            <w:tcW w:w="30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B7285" w14:textId="77777777" w:rsidR="00757F7B" w:rsidRDefault="00757F7B" w:rsidP="00CF6783">
            <w:pPr>
              <w:pStyle w:val="TAH"/>
            </w:pPr>
            <w:r>
              <w:t>Description</w:t>
            </w:r>
          </w:p>
        </w:tc>
      </w:tr>
      <w:tr w:rsidR="00757F7B" w14:paraId="73D2D346"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56BDD0B4" w14:textId="77777777" w:rsidR="00757F7B" w:rsidRDefault="00757F7B" w:rsidP="00CF6783">
            <w:pPr>
              <w:pStyle w:val="TAL"/>
              <w:rPr>
                <w:rStyle w:val="Codechar"/>
                <w:rFonts w:cs="Times New Roman"/>
              </w:rPr>
            </w:pPr>
            <w:r>
              <w:rPr>
                <w:rStyle w:val="Codechar"/>
              </w:rPr>
              <w:t>policyTemplateId</w:t>
            </w:r>
          </w:p>
        </w:tc>
        <w:tc>
          <w:tcPr>
            <w:tcW w:w="621" w:type="pct"/>
            <w:tcBorders>
              <w:top w:val="single" w:sz="4" w:space="0" w:color="auto"/>
              <w:left w:val="single" w:sz="4" w:space="0" w:color="auto"/>
              <w:bottom w:val="single" w:sz="4" w:space="0" w:color="auto"/>
              <w:right w:val="single" w:sz="4" w:space="0" w:color="auto"/>
            </w:tcBorders>
            <w:hideMark/>
          </w:tcPr>
          <w:p w14:paraId="4AFC7D4E" w14:textId="77777777" w:rsidR="00757F7B" w:rsidRPr="00E61ADE" w:rsidRDefault="00757F7B" w:rsidP="00CF6783">
            <w:pPr>
              <w:pStyle w:val="PL"/>
            </w:pPr>
            <w:r w:rsidRPr="00E61ADE">
              <w:t>ResourceId</w:t>
            </w:r>
          </w:p>
        </w:tc>
        <w:tc>
          <w:tcPr>
            <w:tcW w:w="438" w:type="pct"/>
            <w:tcBorders>
              <w:top w:val="single" w:sz="4" w:space="0" w:color="auto"/>
              <w:left w:val="single" w:sz="4" w:space="0" w:color="auto"/>
              <w:bottom w:val="single" w:sz="4" w:space="0" w:color="auto"/>
              <w:right w:val="single" w:sz="4" w:space="0" w:color="auto"/>
            </w:tcBorders>
            <w:hideMark/>
          </w:tcPr>
          <w:p w14:paraId="535FF319"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2FDF727" w14:textId="77777777" w:rsidR="00757F7B" w:rsidRDefault="00757F7B" w:rsidP="00CF6783">
            <w:pPr>
              <w:pStyle w:val="TAC"/>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03FF4A52" w14:textId="77777777" w:rsidR="00757F7B" w:rsidRDefault="00757F7B" w:rsidP="00CF6783">
            <w:pPr>
              <w:pStyle w:val="TAL"/>
            </w:pPr>
            <w:r>
              <w:t>Resource identifier of this Policy Template assigned by the Media AF that is unique within the scope of the Provisioning Session.</w:t>
            </w:r>
          </w:p>
        </w:tc>
      </w:tr>
      <w:tr w:rsidR="00757F7B" w14:paraId="12567D91"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A001A10" w14:textId="4A2092D2" w:rsidR="00757F7B" w:rsidRDefault="00436428" w:rsidP="00CF6783">
            <w:pPr>
              <w:pStyle w:val="TAL"/>
              <w:rPr>
                <w:rStyle w:val="Codechar"/>
                <w:rFonts w:cs="Times New Roman"/>
              </w:rPr>
            </w:pPr>
            <w:r>
              <w:rPr>
                <w:rStyle w:val="Codechar"/>
              </w:rPr>
              <w:t>s</w:t>
            </w:r>
            <w:r w:rsidR="00757F7B">
              <w:rPr>
                <w:rStyle w:val="Codechar"/>
              </w:rPr>
              <w:t>tate</w:t>
            </w:r>
          </w:p>
        </w:tc>
        <w:tc>
          <w:tcPr>
            <w:tcW w:w="621" w:type="pct"/>
            <w:tcBorders>
              <w:top w:val="single" w:sz="4" w:space="0" w:color="auto"/>
              <w:left w:val="single" w:sz="4" w:space="0" w:color="auto"/>
              <w:bottom w:val="single" w:sz="4" w:space="0" w:color="auto"/>
              <w:right w:val="single" w:sz="4" w:space="0" w:color="auto"/>
            </w:tcBorders>
            <w:hideMark/>
          </w:tcPr>
          <w:p w14:paraId="70F4DEE8" w14:textId="77777777" w:rsidR="00757F7B" w:rsidRPr="00E61ADE" w:rsidRDefault="00757F7B" w:rsidP="00CF6783">
            <w:pPr>
              <w:pStyle w:val="PL"/>
            </w:pPr>
            <w:r w:rsidRPr="00E61ADE">
              <w:t>string enum</w:t>
            </w:r>
          </w:p>
        </w:tc>
        <w:tc>
          <w:tcPr>
            <w:tcW w:w="438" w:type="pct"/>
            <w:tcBorders>
              <w:top w:val="single" w:sz="4" w:space="0" w:color="auto"/>
              <w:left w:val="single" w:sz="4" w:space="0" w:color="auto"/>
              <w:bottom w:val="single" w:sz="4" w:space="0" w:color="auto"/>
              <w:right w:val="single" w:sz="4" w:space="0" w:color="auto"/>
            </w:tcBorders>
            <w:hideMark/>
          </w:tcPr>
          <w:p w14:paraId="7D18574C"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9DA09E7"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2CBAB02C" w14:textId="77777777" w:rsidR="00757F7B" w:rsidRDefault="00757F7B" w:rsidP="00CF6783">
            <w:pPr>
              <w:pStyle w:val="TAL"/>
            </w:pPr>
            <w:r>
              <w:t>Current state of this Policy Template (see clause 5.2.7.2) exposed to the 5GMS Application Provider by the Media AF.</w:t>
            </w:r>
          </w:p>
          <w:p w14:paraId="110545E1" w14:textId="77777777" w:rsidR="00757F7B" w:rsidRDefault="00757F7B" w:rsidP="00CF6783">
            <w:pPr>
              <w:pStyle w:val="TAL"/>
            </w:pPr>
            <w:r>
              <w:t xml:space="preserve">Only a Policy Template in the </w:t>
            </w:r>
            <w:r>
              <w:rPr>
                <w:rStyle w:val="Codechar"/>
              </w:rPr>
              <w:t>READY</w:t>
            </w:r>
            <w:r>
              <w:t xml:space="preserve"> state may be instantiated as a Dynamic Policy Instance and applied to media streaming sessions.</w:t>
            </w:r>
          </w:p>
        </w:tc>
      </w:tr>
      <w:tr w:rsidR="00757F7B" w14:paraId="15AEF76B"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B1BD954" w14:textId="3B04D78D" w:rsidR="00757F7B" w:rsidRDefault="00436428" w:rsidP="00CF6783">
            <w:pPr>
              <w:pStyle w:val="TAL"/>
              <w:rPr>
                <w:rStyle w:val="Codechar"/>
                <w:rFonts w:cs="Times New Roman"/>
              </w:rPr>
            </w:pPr>
            <w:r>
              <w:rPr>
                <w:rStyle w:val="Codechar"/>
              </w:rPr>
              <w:t>s</w:t>
            </w:r>
            <w:r w:rsidR="00757F7B">
              <w:rPr>
                <w:rStyle w:val="Codechar"/>
              </w:rPr>
              <w:t>tateReason</w:t>
            </w:r>
          </w:p>
        </w:tc>
        <w:tc>
          <w:tcPr>
            <w:tcW w:w="621" w:type="pct"/>
            <w:tcBorders>
              <w:top w:val="single" w:sz="4" w:space="0" w:color="auto"/>
              <w:left w:val="single" w:sz="4" w:space="0" w:color="auto"/>
              <w:bottom w:val="single" w:sz="4" w:space="0" w:color="auto"/>
              <w:right w:val="single" w:sz="4" w:space="0" w:color="auto"/>
            </w:tcBorders>
            <w:hideMark/>
          </w:tcPr>
          <w:p w14:paraId="166D2118" w14:textId="77777777" w:rsidR="00757F7B" w:rsidRPr="00E61ADE" w:rsidRDefault="00757F7B" w:rsidP="00CF6783">
            <w:pPr>
              <w:pStyle w:val="PL"/>
            </w:pPr>
            <w:r w:rsidRPr="00E61ADE">
              <w:t>Problem‌Details</w:t>
            </w:r>
          </w:p>
        </w:tc>
        <w:tc>
          <w:tcPr>
            <w:tcW w:w="438" w:type="pct"/>
            <w:tcBorders>
              <w:top w:val="single" w:sz="4" w:space="0" w:color="auto"/>
              <w:left w:val="single" w:sz="4" w:space="0" w:color="auto"/>
              <w:bottom w:val="single" w:sz="4" w:space="0" w:color="auto"/>
              <w:right w:val="single" w:sz="4" w:space="0" w:color="auto"/>
            </w:tcBorders>
            <w:hideMark/>
          </w:tcPr>
          <w:p w14:paraId="739B4452"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698FD3E"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56380C50" w14:textId="77777777" w:rsidR="00757F7B" w:rsidRDefault="00757F7B" w:rsidP="00CF6783">
            <w:pPr>
              <w:pStyle w:val="TAL"/>
            </w:pPr>
            <w:r>
              <w:t>Additional details about the current state of this Policy Template exposed to the Media Application Provider by the Media AF.</w:t>
            </w:r>
          </w:p>
          <w:p w14:paraId="3F3D3C45" w14:textId="77777777" w:rsidR="00757F7B" w:rsidRDefault="00757F7B" w:rsidP="00CF6783">
            <w:pPr>
              <w:pStyle w:val="TAL"/>
            </w:pPr>
            <w:r>
              <w:t xml:space="preserve">The </w:t>
            </w:r>
            <w:r>
              <w:rPr>
                <w:rStyle w:val="Codechar"/>
              </w:rPr>
              <w:t>instance</w:t>
            </w:r>
            <w:r>
              <w:t xml:space="preserve"> sub-property shall be present and shall indicate the URL of this Policy Template resource at reference point M1.</w:t>
            </w:r>
          </w:p>
          <w:p w14:paraId="2B3DE96D" w14:textId="72E5FD89" w:rsidR="00757F7B" w:rsidRDefault="00757F7B" w:rsidP="00CF6783">
            <w:pPr>
              <w:pStyle w:val="TAL"/>
            </w:pPr>
            <w:r>
              <w:t xml:space="preserve">The </w:t>
            </w:r>
            <w:r>
              <w:rPr>
                <w:rStyle w:val="Codechar"/>
              </w:rPr>
              <w:t>title</w:t>
            </w:r>
            <w:r>
              <w:t xml:space="preserve"> sub-property shall be present and shall indicate a human-readable representation of the </w:t>
            </w:r>
            <w:r>
              <w:rPr>
                <w:i/>
                <w:iCs/>
              </w:rPr>
              <w:t>state</w:t>
            </w:r>
            <w:r>
              <w:t xml:space="preserve"> property specified above, e.g., "Policy Template ready for use" or "Policy Template invalid".</w:t>
            </w:r>
          </w:p>
          <w:p w14:paraId="0130C395" w14:textId="77777777" w:rsidR="00757F7B" w:rsidRDefault="00757F7B" w:rsidP="00CF6783">
            <w:pPr>
              <w:pStyle w:val="TAL"/>
            </w:pPr>
            <w:r>
              <w:t xml:space="preserve">The </w:t>
            </w:r>
            <w:r>
              <w:rPr>
                <w:rStyle w:val="Codechar"/>
              </w:rPr>
              <w:t>detail</w:t>
            </w:r>
            <w:r>
              <w:t xml:space="preserve"> sub-property shall be present and shall indicate a human-readable status/error message.</w:t>
            </w:r>
          </w:p>
          <w:p w14:paraId="46CBDB75" w14:textId="77777777" w:rsidR="00757F7B" w:rsidRDefault="00757F7B" w:rsidP="00CF6783">
            <w:pPr>
              <w:pStyle w:val="TAL"/>
            </w:pPr>
            <w:r>
              <w:t>All other properties shall be omitted.</w:t>
            </w:r>
          </w:p>
        </w:tc>
      </w:tr>
      <w:tr w:rsidR="00757F7B" w14:paraId="144E5B2E"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4566FA0" w14:textId="518DB3E0" w:rsidR="00757F7B" w:rsidRDefault="00436428" w:rsidP="00CF6783">
            <w:pPr>
              <w:pStyle w:val="TAL"/>
              <w:rPr>
                <w:rStyle w:val="Codechar"/>
                <w:rFonts w:cs="Times New Roman"/>
              </w:rPr>
            </w:pPr>
            <w:r>
              <w:rPr>
                <w:rStyle w:val="Codechar"/>
              </w:rPr>
              <w:t>e</w:t>
            </w:r>
            <w:r w:rsidR="00757F7B">
              <w:rPr>
                <w:rStyle w:val="Codechar"/>
              </w:rPr>
              <w:t>xternalReference</w:t>
            </w:r>
          </w:p>
        </w:tc>
        <w:tc>
          <w:tcPr>
            <w:tcW w:w="621" w:type="pct"/>
            <w:tcBorders>
              <w:top w:val="single" w:sz="4" w:space="0" w:color="auto"/>
              <w:left w:val="single" w:sz="4" w:space="0" w:color="auto"/>
              <w:bottom w:val="single" w:sz="4" w:space="0" w:color="auto"/>
              <w:right w:val="single" w:sz="4" w:space="0" w:color="auto"/>
            </w:tcBorders>
            <w:hideMark/>
          </w:tcPr>
          <w:p w14:paraId="33055053" w14:textId="77777777" w:rsidR="00757F7B" w:rsidRPr="00E61ADE" w:rsidRDefault="00757F7B" w:rsidP="00CF6783">
            <w:pPr>
              <w:pStyle w:val="PL"/>
            </w:pPr>
            <w:r w:rsidRPr="00E61ADE">
              <w:t>string</w:t>
            </w:r>
          </w:p>
        </w:tc>
        <w:tc>
          <w:tcPr>
            <w:tcW w:w="438" w:type="pct"/>
            <w:tcBorders>
              <w:top w:val="single" w:sz="4" w:space="0" w:color="auto"/>
              <w:left w:val="single" w:sz="4" w:space="0" w:color="auto"/>
              <w:bottom w:val="single" w:sz="4" w:space="0" w:color="auto"/>
              <w:right w:val="single" w:sz="4" w:space="0" w:color="auto"/>
            </w:tcBorders>
            <w:hideMark/>
          </w:tcPr>
          <w:p w14:paraId="6DE75C16"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5FC4B353"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8205065" w14:textId="77777777" w:rsidR="00757F7B" w:rsidRDefault="00757F7B" w:rsidP="00CF6783">
            <w:pPr>
              <w:pStyle w:val="TAL"/>
              <w:keepNext w:val="0"/>
            </w:pPr>
            <w:r>
              <w:t>Additional identifier for this Policy Template, unique within the scope of its Provisioning Session, that may be cross-referenced with external metadata about a media delivery session.</w:t>
            </w:r>
          </w:p>
          <w:p w14:paraId="2AB8F2FB" w14:textId="3636ED3C" w:rsidR="00757F7B" w:rsidRDefault="00757F7B" w:rsidP="00CF6783">
            <w:pPr>
              <w:pStyle w:val="TAL"/>
            </w:pPr>
            <w:r>
              <w:t>Example: "</w:t>
            </w:r>
            <w:proofErr w:type="spellStart"/>
            <w:r>
              <w:t>HD_Premium</w:t>
            </w:r>
            <w:proofErr w:type="spellEnd"/>
            <w:r>
              <w:t>".</w:t>
            </w:r>
          </w:p>
        </w:tc>
      </w:tr>
      <w:tr w:rsidR="00757F7B" w14:paraId="4E884CE5"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D0CBEF1" w14:textId="12928A44" w:rsidR="00757F7B" w:rsidRDefault="00436428" w:rsidP="00CF6783">
            <w:pPr>
              <w:pStyle w:val="TAL"/>
              <w:rPr>
                <w:rStyle w:val="Codechar"/>
                <w:rFonts w:cs="Times New Roman"/>
              </w:rPr>
            </w:pPr>
            <w:r>
              <w:rPr>
                <w:rStyle w:val="Codechar"/>
              </w:rPr>
              <w:t>a</w:t>
            </w:r>
            <w:r w:rsidR="00757F7B">
              <w:rPr>
                <w:rStyle w:val="Codechar"/>
              </w:rPr>
              <w:t>pplication‌Session‌Contexts</w:t>
            </w:r>
          </w:p>
        </w:tc>
        <w:tc>
          <w:tcPr>
            <w:tcW w:w="621" w:type="pct"/>
            <w:tcBorders>
              <w:top w:val="single" w:sz="4" w:space="0" w:color="auto"/>
              <w:left w:val="single" w:sz="4" w:space="0" w:color="auto"/>
              <w:bottom w:val="single" w:sz="4" w:space="0" w:color="auto"/>
              <w:right w:val="single" w:sz="4" w:space="0" w:color="auto"/>
            </w:tcBorders>
            <w:hideMark/>
          </w:tcPr>
          <w:p w14:paraId="0D05E51E" w14:textId="77777777" w:rsidR="00757F7B" w:rsidRPr="00E61ADE" w:rsidRDefault="00757F7B" w:rsidP="00CF6783">
            <w:pPr>
              <w:pStyle w:val="PL"/>
            </w:pPr>
            <w:r w:rsidRPr="00E61ADE">
              <w:t>array(object)</w:t>
            </w:r>
          </w:p>
        </w:tc>
        <w:tc>
          <w:tcPr>
            <w:tcW w:w="438" w:type="pct"/>
            <w:tcBorders>
              <w:top w:val="single" w:sz="4" w:space="0" w:color="auto"/>
              <w:left w:val="single" w:sz="4" w:space="0" w:color="auto"/>
              <w:bottom w:val="single" w:sz="4" w:space="0" w:color="auto"/>
              <w:right w:val="single" w:sz="4" w:space="0" w:color="auto"/>
            </w:tcBorders>
            <w:hideMark/>
          </w:tcPr>
          <w:p w14:paraId="363360E7"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6C194FD0"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217CCDC" w14:textId="77777777" w:rsidR="00757F7B" w:rsidRDefault="00757F7B" w:rsidP="00CF6783">
            <w:pPr>
              <w:pStyle w:val="TAL"/>
            </w:pPr>
            <w:r>
              <w:t>Exactly one application session context at reference point M4 to which this Policy Template may be applied.</w:t>
            </w:r>
          </w:p>
          <w:p w14:paraId="061AD5CA" w14:textId="7437F6ED" w:rsidR="00757F7B" w:rsidRDefault="00757F7B" w:rsidP="00CF6783">
            <w:pPr>
              <w:pStyle w:val="TAL"/>
            </w:pPr>
            <w:r>
              <w:t>Each object in the array shall specify at least one property. If more than one property is specified, instantiation of the Policy Template is restricted to the conjunction of all the object's properties.</w:t>
            </w:r>
          </w:p>
        </w:tc>
      </w:tr>
      <w:tr w:rsidR="00757F7B" w14:paraId="528EE4F5" w14:textId="77777777" w:rsidTr="00CF6783">
        <w:tc>
          <w:tcPr>
            <w:tcW w:w="98" w:type="pct"/>
            <w:tcBorders>
              <w:top w:val="single" w:sz="4" w:space="0" w:color="auto"/>
              <w:left w:val="single" w:sz="4" w:space="0" w:color="auto"/>
              <w:bottom w:val="single" w:sz="4" w:space="0" w:color="auto"/>
              <w:right w:val="single" w:sz="4" w:space="0" w:color="auto"/>
            </w:tcBorders>
          </w:tcPr>
          <w:p w14:paraId="5DFAD4F7" w14:textId="77777777" w:rsidR="00757F7B" w:rsidRDefault="00757F7B" w:rsidP="00CF6783">
            <w:pPr>
              <w:pStyle w:val="TAL"/>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7AC8F785" w14:textId="145AB6CE" w:rsidR="00757F7B" w:rsidRDefault="00436428" w:rsidP="00CF6783">
            <w:pPr>
              <w:pStyle w:val="TAL"/>
              <w:rPr>
                <w:rStyle w:val="Codechar"/>
              </w:rPr>
            </w:pPr>
            <w:r>
              <w:rPr>
                <w:rStyle w:val="Codechar"/>
              </w:rPr>
              <w:t>s</w:t>
            </w:r>
            <w:r w:rsidR="00757F7B">
              <w:rPr>
                <w:rStyle w:val="Codechar"/>
              </w:rPr>
              <w:t>liceInfo</w:t>
            </w:r>
          </w:p>
        </w:tc>
        <w:tc>
          <w:tcPr>
            <w:tcW w:w="621" w:type="pct"/>
            <w:tcBorders>
              <w:top w:val="single" w:sz="4" w:space="0" w:color="auto"/>
              <w:left w:val="single" w:sz="4" w:space="0" w:color="auto"/>
              <w:bottom w:val="single" w:sz="4" w:space="0" w:color="auto"/>
              <w:right w:val="single" w:sz="4" w:space="0" w:color="auto"/>
            </w:tcBorders>
            <w:hideMark/>
          </w:tcPr>
          <w:p w14:paraId="0ACCA9D2" w14:textId="77777777" w:rsidR="00757F7B" w:rsidRPr="00E61ADE" w:rsidRDefault="00757F7B" w:rsidP="00CF6783">
            <w:pPr>
              <w:pStyle w:val="PL"/>
            </w:pPr>
            <w:r w:rsidRPr="00E61ADE">
              <w:t>Snssai</w:t>
            </w:r>
          </w:p>
        </w:tc>
        <w:tc>
          <w:tcPr>
            <w:tcW w:w="438" w:type="pct"/>
            <w:tcBorders>
              <w:top w:val="single" w:sz="4" w:space="0" w:color="auto"/>
              <w:left w:val="single" w:sz="4" w:space="0" w:color="auto"/>
              <w:bottom w:val="single" w:sz="4" w:space="0" w:color="auto"/>
              <w:right w:val="single" w:sz="4" w:space="0" w:color="auto"/>
            </w:tcBorders>
            <w:hideMark/>
          </w:tcPr>
          <w:p w14:paraId="689BA48B"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36045EBC"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60B31DE6" w14:textId="77777777" w:rsidR="00757F7B" w:rsidRDefault="00757F7B" w:rsidP="00CF6783">
            <w:pPr>
              <w:pStyle w:val="TAL"/>
            </w:pPr>
            <w:r>
              <w:t>A Network Slice on which this Policy Template may be instantiated. (See clause 5.4.4.2 of TS 29.571 [33].)</w:t>
            </w:r>
          </w:p>
        </w:tc>
      </w:tr>
      <w:tr w:rsidR="00757F7B" w14:paraId="6C2F80D9" w14:textId="77777777" w:rsidTr="00CF6783">
        <w:tc>
          <w:tcPr>
            <w:tcW w:w="98" w:type="pct"/>
            <w:tcBorders>
              <w:top w:val="single" w:sz="4" w:space="0" w:color="auto"/>
              <w:left w:val="single" w:sz="4" w:space="0" w:color="auto"/>
              <w:bottom w:val="single" w:sz="4" w:space="0" w:color="auto"/>
              <w:right w:val="single" w:sz="4" w:space="0" w:color="auto"/>
            </w:tcBorders>
          </w:tcPr>
          <w:p w14:paraId="4EF27421" w14:textId="77777777" w:rsidR="00757F7B" w:rsidRDefault="00757F7B" w:rsidP="00CF6783">
            <w:pPr>
              <w:pStyle w:val="TAL"/>
              <w:keepNext w:val="0"/>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465DE9C2" w14:textId="77777777" w:rsidR="00757F7B" w:rsidRDefault="00757F7B" w:rsidP="00CF6783">
            <w:pPr>
              <w:pStyle w:val="TAL"/>
              <w:keepNext w:val="0"/>
              <w:rPr>
                <w:rStyle w:val="Codechar"/>
              </w:rPr>
            </w:pPr>
            <w:r>
              <w:rPr>
                <w:rStyle w:val="Codechar"/>
              </w:rPr>
              <w:t>dnn</w:t>
            </w:r>
          </w:p>
        </w:tc>
        <w:tc>
          <w:tcPr>
            <w:tcW w:w="621" w:type="pct"/>
            <w:tcBorders>
              <w:top w:val="single" w:sz="4" w:space="0" w:color="auto"/>
              <w:left w:val="single" w:sz="4" w:space="0" w:color="auto"/>
              <w:bottom w:val="single" w:sz="4" w:space="0" w:color="auto"/>
              <w:right w:val="single" w:sz="4" w:space="0" w:color="auto"/>
            </w:tcBorders>
            <w:hideMark/>
          </w:tcPr>
          <w:p w14:paraId="1BDD942A" w14:textId="77777777" w:rsidR="00757F7B" w:rsidRPr="00E61ADE" w:rsidRDefault="00757F7B" w:rsidP="00CF6783">
            <w:pPr>
              <w:pStyle w:val="PL"/>
            </w:pPr>
            <w:r w:rsidRPr="00E61ADE">
              <w:t>Dnn</w:t>
            </w:r>
          </w:p>
        </w:tc>
        <w:tc>
          <w:tcPr>
            <w:tcW w:w="438" w:type="pct"/>
            <w:tcBorders>
              <w:top w:val="single" w:sz="4" w:space="0" w:color="auto"/>
              <w:left w:val="single" w:sz="4" w:space="0" w:color="auto"/>
              <w:bottom w:val="single" w:sz="4" w:space="0" w:color="auto"/>
              <w:right w:val="single" w:sz="4" w:space="0" w:color="auto"/>
            </w:tcBorders>
            <w:hideMark/>
          </w:tcPr>
          <w:p w14:paraId="1E89DD30"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29F72A51"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0A1F41E4" w14:textId="77777777" w:rsidR="00757F7B" w:rsidRDefault="00757F7B" w:rsidP="00CF6783">
            <w:pPr>
              <w:pStyle w:val="TAL"/>
              <w:keepNext w:val="0"/>
            </w:pPr>
            <w:r>
              <w:t>A Data Network on which this Policy Template may be instantiated. (See clause 7.3.2.)</w:t>
            </w:r>
          </w:p>
        </w:tc>
      </w:tr>
      <w:tr w:rsidR="00757F7B" w14:paraId="2B4FD06D"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56EE76F" w14:textId="77777777" w:rsidR="00757F7B" w:rsidRDefault="00757F7B" w:rsidP="00CF6783">
            <w:pPr>
              <w:pStyle w:val="TAL"/>
              <w:keepNext w:val="0"/>
              <w:rPr>
                <w:rStyle w:val="Codechar"/>
                <w:rFonts w:cs="Times New Roman"/>
              </w:rPr>
            </w:pPr>
            <w:r>
              <w:rPr>
                <w:rStyle w:val="Codechar"/>
              </w:rPr>
              <w:t>qoSSpecifications</w:t>
            </w:r>
          </w:p>
        </w:tc>
        <w:tc>
          <w:tcPr>
            <w:tcW w:w="621" w:type="pct"/>
            <w:tcBorders>
              <w:top w:val="single" w:sz="4" w:space="0" w:color="auto"/>
              <w:left w:val="single" w:sz="4" w:space="0" w:color="auto"/>
              <w:bottom w:val="single" w:sz="4" w:space="0" w:color="auto"/>
              <w:right w:val="single" w:sz="4" w:space="0" w:color="auto"/>
            </w:tcBorders>
            <w:hideMark/>
          </w:tcPr>
          <w:p w14:paraId="3AB18F07" w14:textId="77777777" w:rsidR="00757F7B" w:rsidRPr="00E61ADE" w:rsidRDefault="00757F7B" w:rsidP="00CF6783">
            <w:pPr>
              <w:pStyle w:val="PL"/>
            </w:pPr>
            <w:r w:rsidRPr="00E61ADE">
              <w:t>array(Qos‌Range)</w:t>
            </w:r>
          </w:p>
        </w:tc>
        <w:tc>
          <w:tcPr>
            <w:tcW w:w="438" w:type="pct"/>
            <w:tcBorders>
              <w:top w:val="single" w:sz="4" w:space="0" w:color="auto"/>
              <w:left w:val="single" w:sz="4" w:space="0" w:color="auto"/>
              <w:bottom w:val="single" w:sz="4" w:space="0" w:color="auto"/>
              <w:right w:val="single" w:sz="4" w:space="0" w:color="auto"/>
            </w:tcBorders>
            <w:hideMark/>
          </w:tcPr>
          <w:p w14:paraId="48C8C334"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58F57C8D"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5CB8252E" w14:textId="77777777" w:rsidR="00757F7B" w:rsidRDefault="00757F7B" w:rsidP="00CF6783">
            <w:pPr>
              <w:pStyle w:val="TAL"/>
            </w:pPr>
            <w:r>
              <w:t>The network Quality of Service policy limits to be applied to the application service component(s) of media delivery sessions that instantiate this Policy Template (see NOTE and clause 7.3.3.4).</w:t>
            </w:r>
          </w:p>
          <w:p w14:paraId="1F774E7F" w14:textId="77777777" w:rsidR="00757F7B" w:rsidRDefault="00757F7B" w:rsidP="00CF6783">
            <w:pPr>
              <w:pStyle w:val="TAL"/>
            </w:pPr>
            <w:r>
              <w:t>Each member of the array is identified by a component reference that is unique in this array.</w:t>
            </w:r>
          </w:p>
          <w:p w14:paraId="3F0B307C" w14:textId="77777777" w:rsidR="00757F7B" w:rsidRDefault="00757F7B" w:rsidP="00CF6783">
            <w:pPr>
              <w:pStyle w:val="TAL"/>
              <w:keepNext w:val="0"/>
            </w:pPr>
            <w:r>
              <w:t>If present, the array shall contain at least one object.</w:t>
            </w:r>
          </w:p>
        </w:tc>
      </w:tr>
      <w:tr w:rsidR="00757F7B" w14:paraId="31081E59"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2FFBB519" w14:textId="33432FCA" w:rsidR="00757F7B" w:rsidRDefault="00436428" w:rsidP="00CF6783">
            <w:pPr>
              <w:pStyle w:val="TAL"/>
              <w:keepNext w:val="0"/>
              <w:rPr>
                <w:rStyle w:val="Codechar"/>
                <w:rFonts w:cs="Times New Roman"/>
              </w:rPr>
            </w:pPr>
            <w:r>
              <w:rPr>
                <w:rStyle w:val="Codechar"/>
              </w:rPr>
              <w:t>c</w:t>
            </w:r>
            <w:r w:rsidR="00757F7B">
              <w:rPr>
                <w:rStyle w:val="Codechar"/>
              </w:rPr>
              <w:t>harging‌Specification</w:t>
            </w:r>
          </w:p>
        </w:tc>
        <w:tc>
          <w:tcPr>
            <w:tcW w:w="621" w:type="pct"/>
            <w:tcBorders>
              <w:top w:val="single" w:sz="4" w:space="0" w:color="auto"/>
              <w:left w:val="single" w:sz="4" w:space="0" w:color="auto"/>
              <w:bottom w:val="single" w:sz="4" w:space="0" w:color="auto"/>
              <w:right w:val="single" w:sz="4" w:space="0" w:color="auto"/>
            </w:tcBorders>
            <w:hideMark/>
          </w:tcPr>
          <w:p w14:paraId="665F4F34" w14:textId="77777777" w:rsidR="00757F7B" w:rsidRPr="00E61ADE" w:rsidRDefault="00757F7B" w:rsidP="00CF6783">
            <w:pPr>
              <w:pStyle w:val="PL"/>
            </w:pPr>
            <w:r w:rsidRPr="00E61ADE">
              <w:t>Charging‌Specification</w:t>
            </w:r>
          </w:p>
        </w:tc>
        <w:tc>
          <w:tcPr>
            <w:tcW w:w="438" w:type="pct"/>
            <w:tcBorders>
              <w:top w:val="single" w:sz="4" w:space="0" w:color="auto"/>
              <w:left w:val="single" w:sz="4" w:space="0" w:color="auto"/>
              <w:bottom w:val="single" w:sz="4" w:space="0" w:color="auto"/>
              <w:right w:val="single" w:sz="4" w:space="0" w:color="auto"/>
            </w:tcBorders>
            <w:hideMark/>
          </w:tcPr>
          <w:p w14:paraId="716E76E6"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35D43CCF"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A2D905E" w14:textId="77777777" w:rsidR="00757F7B" w:rsidRDefault="00757F7B" w:rsidP="00CF6783">
            <w:pPr>
              <w:pStyle w:val="TAL"/>
              <w:keepNext w:val="0"/>
            </w:pPr>
            <w:r>
              <w:t>The charging policy to be applied to media delivery sessions that instantiate this Policy Template is instantiated (see NOTE and clause 7.3.3.7).</w:t>
            </w:r>
          </w:p>
        </w:tc>
      </w:tr>
      <w:tr w:rsidR="00757F7B" w14:paraId="485E35B0"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F80F8A7" w14:textId="77777777" w:rsidR="00757F7B" w:rsidRDefault="00757F7B" w:rsidP="00CF6783">
            <w:pPr>
              <w:pStyle w:val="TAL"/>
              <w:rPr>
                <w:rStyle w:val="Codechar"/>
                <w:rFonts w:cs="Times New Roman"/>
              </w:rPr>
            </w:pPr>
            <w:r>
              <w:rPr>
                <w:rStyle w:val="Codechar"/>
              </w:rPr>
              <w:lastRenderedPageBreak/>
              <w:t>bdtPolicyId</w:t>
            </w:r>
          </w:p>
        </w:tc>
        <w:tc>
          <w:tcPr>
            <w:tcW w:w="621" w:type="pct"/>
            <w:tcBorders>
              <w:top w:val="single" w:sz="4" w:space="0" w:color="auto"/>
              <w:left w:val="single" w:sz="4" w:space="0" w:color="auto"/>
              <w:bottom w:val="single" w:sz="4" w:space="0" w:color="auto"/>
              <w:right w:val="single" w:sz="4" w:space="0" w:color="auto"/>
            </w:tcBorders>
            <w:hideMark/>
          </w:tcPr>
          <w:p w14:paraId="31CFDA9D" w14:textId="77777777" w:rsidR="00757F7B" w:rsidRPr="00E61ADE" w:rsidRDefault="00757F7B" w:rsidP="00CF6783">
            <w:pPr>
              <w:pStyle w:val="PL"/>
            </w:pPr>
            <w:r w:rsidRPr="00E61ADE">
              <w:t>BdtReferenceId</w:t>
            </w:r>
          </w:p>
        </w:tc>
        <w:tc>
          <w:tcPr>
            <w:tcW w:w="438" w:type="pct"/>
            <w:tcBorders>
              <w:top w:val="single" w:sz="4" w:space="0" w:color="auto"/>
              <w:left w:val="single" w:sz="4" w:space="0" w:color="auto"/>
              <w:bottom w:val="single" w:sz="4" w:space="0" w:color="auto"/>
              <w:right w:val="single" w:sz="4" w:space="0" w:color="auto"/>
            </w:tcBorders>
            <w:hideMark/>
          </w:tcPr>
          <w:p w14:paraId="0E027881"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0FD59A93"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097A53D" w14:textId="4433EC0F" w:rsidR="00757F7B" w:rsidRDefault="00757F7B" w:rsidP="00CF6783">
            <w:pPr>
              <w:pStyle w:val="TAL"/>
              <w:keepNext w:val="0"/>
            </w:pPr>
            <w:r>
              <w:t>A reference to an existing Background Data Transfer policy in the PCF (see NOTE</w:t>
            </w:r>
            <w:ins w:id="747" w:author="Richard Bradbury [2]" w:date="2025-04-08T15:07:00Z">
              <w:r w:rsidR="00436428">
                <w:t> </w:t>
              </w:r>
            </w:ins>
            <w:ins w:id="748" w:author="Huawei-Qi" w:date="2025-04-07T11:59:00Z">
              <w:r>
                <w:t>1</w:t>
              </w:r>
            </w:ins>
            <w:r>
              <w:t>).</w:t>
            </w:r>
          </w:p>
          <w:p w14:paraId="24AAD29A" w14:textId="77777777" w:rsidR="00757F7B" w:rsidRDefault="00757F7B" w:rsidP="00CF6783">
            <w:pPr>
              <w:pStyle w:val="TAL"/>
            </w:pPr>
            <w:r>
              <w:t xml:space="preserve">Mutually exclusive with </w:t>
            </w:r>
            <w:r>
              <w:rPr>
                <w:rStyle w:val="Codechar"/>
              </w:rPr>
              <w:t>bdtSpecification</w:t>
            </w:r>
            <w:r>
              <w:t>.</w:t>
            </w:r>
          </w:p>
        </w:tc>
      </w:tr>
      <w:tr w:rsidR="00757F7B" w14:paraId="3CAADE0C"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613E6F50" w14:textId="0C749BE9" w:rsidR="00757F7B" w:rsidRDefault="00436428" w:rsidP="00CF6783">
            <w:pPr>
              <w:pStyle w:val="TAL"/>
              <w:rPr>
                <w:rStyle w:val="Codechar"/>
                <w:rFonts w:cs="Times New Roman"/>
              </w:rPr>
            </w:pPr>
            <w:bookmarkStart w:id="749" w:name="_Hlk195621194"/>
            <w:r>
              <w:rPr>
                <w:rStyle w:val="Codechar"/>
              </w:rPr>
              <w:t>b</w:t>
            </w:r>
            <w:r w:rsidR="00757F7B">
              <w:rPr>
                <w:rStyle w:val="Codechar"/>
              </w:rPr>
              <w:t>dtSpecification</w:t>
            </w:r>
            <w:bookmarkEnd w:id="749"/>
          </w:p>
        </w:tc>
        <w:tc>
          <w:tcPr>
            <w:tcW w:w="621" w:type="pct"/>
            <w:tcBorders>
              <w:top w:val="single" w:sz="4" w:space="0" w:color="auto"/>
              <w:left w:val="single" w:sz="4" w:space="0" w:color="auto"/>
              <w:bottom w:val="single" w:sz="4" w:space="0" w:color="auto"/>
              <w:right w:val="single" w:sz="4" w:space="0" w:color="auto"/>
            </w:tcBorders>
            <w:hideMark/>
          </w:tcPr>
          <w:p w14:paraId="334129C1" w14:textId="77777777" w:rsidR="00757F7B" w:rsidRPr="00185FDA" w:rsidRDefault="00757F7B" w:rsidP="00CF6783">
            <w:pPr>
              <w:pStyle w:val="PL"/>
            </w:pPr>
            <w:r w:rsidRPr="00185FDA">
              <w:t>Bdt‌Policy‌Schedule</w:t>
            </w:r>
          </w:p>
        </w:tc>
        <w:tc>
          <w:tcPr>
            <w:tcW w:w="438" w:type="pct"/>
            <w:tcBorders>
              <w:top w:val="single" w:sz="4" w:space="0" w:color="auto"/>
              <w:left w:val="single" w:sz="4" w:space="0" w:color="auto"/>
              <w:bottom w:val="single" w:sz="4" w:space="0" w:color="auto"/>
              <w:right w:val="single" w:sz="4" w:space="0" w:color="auto"/>
            </w:tcBorders>
            <w:hideMark/>
          </w:tcPr>
          <w:p w14:paraId="65EB94D9"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19BA2A77"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5FBE4B6" w14:textId="77777777" w:rsidR="00757F7B" w:rsidRDefault="00757F7B" w:rsidP="00CF6783">
            <w:pPr>
              <w:pStyle w:val="TAL"/>
              <w:keepNext w:val="0"/>
            </w:pPr>
            <w:r>
              <w:t>The Background Data Transfer policy specification to be associated with media delivery sessions that instantiate this Policy Template (see clause 8.7.3.2).</w:t>
            </w:r>
          </w:p>
          <w:p w14:paraId="7B81C68C" w14:textId="77777777" w:rsidR="00757F7B" w:rsidRDefault="00757F7B" w:rsidP="00CF6783">
            <w:pPr>
              <w:pStyle w:val="TAL"/>
            </w:pPr>
            <w:r>
              <w:t xml:space="preserve">Mutually exclusive with </w:t>
            </w:r>
            <w:r>
              <w:rPr>
                <w:rStyle w:val="Codechar"/>
              </w:rPr>
              <w:t>bdtPolicyId</w:t>
            </w:r>
            <w:r>
              <w:t xml:space="preserve"> property.</w:t>
            </w:r>
          </w:p>
        </w:tc>
      </w:tr>
      <w:tr w:rsidR="00757F7B" w14:paraId="4EF06F38" w14:textId="77777777" w:rsidTr="00CF6783">
        <w:trPr>
          <w:ins w:id="750" w:author="Huawei-Qi" w:date="2025-04-07T11:55:00Z"/>
        </w:trPr>
        <w:tc>
          <w:tcPr>
            <w:tcW w:w="594" w:type="pct"/>
            <w:gridSpan w:val="2"/>
            <w:tcBorders>
              <w:top w:val="single" w:sz="4" w:space="0" w:color="auto"/>
              <w:left w:val="single" w:sz="4" w:space="0" w:color="auto"/>
              <w:bottom w:val="single" w:sz="4" w:space="0" w:color="auto"/>
              <w:right w:val="single" w:sz="4" w:space="0" w:color="auto"/>
            </w:tcBorders>
          </w:tcPr>
          <w:p w14:paraId="4DA1A508" w14:textId="77777777" w:rsidR="00995CD9" w:rsidRDefault="00436428" w:rsidP="00CF6783">
            <w:pPr>
              <w:pStyle w:val="TAL"/>
              <w:rPr>
                <w:rStyle w:val="Codechar"/>
              </w:rPr>
            </w:pPr>
            <w:ins w:id="751" w:author="Richard Bradbury [2]" w:date="2025-04-08T15:07:00Z">
              <w:r>
                <w:rPr>
                  <w:rStyle w:val="Codechar"/>
                  <w:lang w:eastAsia="zh-CN"/>
                </w:rPr>
                <w:t>l</w:t>
              </w:r>
            </w:ins>
            <w:ins w:id="752" w:author="Huawei-Qi" w:date="2025-04-07T11:55:00Z">
              <w:r w:rsidR="00757F7B">
                <w:rPr>
                  <w:rStyle w:val="Codechar"/>
                  <w:lang w:eastAsia="zh-CN"/>
                </w:rPr>
                <w:t>4</w:t>
              </w:r>
              <w:r w:rsidR="00757F7B">
                <w:rPr>
                  <w:rStyle w:val="Codechar"/>
                </w:rPr>
                <w:t>SEnablement</w:t>
              </w:r>
            </w:ins>
          </w:p>
          <w:p w14:paraId="02154F80" w14:textId="43F94A3B" w:rsidR="00757F7B" w:rsidRDefault="00995CD9" w:rsidP="00CF6783">
            <w:pPr>
              <w:pStyle w:val="TAL"/>
              <w:rPr>
                <w:ins w:id="753" w:author="Huawei-Qi" w:date="2025-04-07T11:55:00Z"/>
                <w:rStyle w:val="Codechar"/>
                <w:lang w:eastAsia="zh-CN"/>
              </w:rPr>
            </w:pPr>
            <w:ins w:id="754" w:author="Richard Bradbury (2025-05-21)" w:date="2025-05-21T22:37:00Z">
              <w:r>
                <w:rPr>
                  <w:rStyle w:val="Codechar"/>
                </w:rPr>
                <w:t>Preference</w:t>
              </w:r>
            </w:ins>
          </w:p>
        </w:tc>
        <w:tc>
          <w:tcPr>
            <w:tcW w:w="621" w:type="pct"/>
            <w:tcBorders>
              <w:top w:val="single" w:sz="4" w:space="0" w:color="auto"/>
              <w:left w:val="single" w:sz="4" w:space="0" w:color="auto"/>
              <w:bottom w:val="single" w:sz="4" w:space="0" w:color="auto"/>
              <w:right w:val="single" w:sz="4" w:space="0" w:color="auto"/>
            </w:tcBorders>
          </w:tcPr>
          <w:p w14:paraId="06978C83" w14:textId="77777777" w:rsidR="00757F7B" w:rsidRDefault="00757F7B" w:rsidP="00CF6783">
            <w:pPr>
              <w:pStyle w:val="PL"/>
              <w:rPr>
                <w:ins w:id="755" w:author="Huawei-Qi" w:date="2025-04-07T11:55:00Z"/>
                <w:sz w:val="18"/>
                <w:szCs w:val="18"/>
                <w:lang w:eastAsia="zh-CN"/>
              </w:rPr>
            </w:pPr>
            <w:ins w:id="756" w:author="Huawei-Qi" w:date="2025-04-07T12:08:00Z">
              <w:r>
                <w:rPr>
                  <w:sz w:val="18"/>
                  <w:szCs w:val="18"/>
                  <w:lang w:eastAsia="zh-CN"/>
                </w:rPr>
                <w:t>b</w:t>
              </w:r>
            </w:ins>
            <w:ins w:id="757" w:author="Huawei-Qi" w:date="2025-04-07T11:56:00Z">
              <w:r>
                <w:rPr>
                  <w:szCs w:val="18"/>
                  <w:lang w:eastAsia="zh-CN"/>
                </w:rPr>
                <w:t>oolean</w:t>
              </w:r>
            </w:ins>
          </w:p>
        </w:tc>
        <w:tc>
          <w:tcPr>
            <w:tcW w:w="438" w:type="pct"/>
            <w:tcBorders>
              <w:top w:val="single" w:sz="4" w:space="0" w:color="auto"/>
              <w:left w:val="single" w:sz="4" w:space="0" w:color="auto"/>
              <w:bottom w:val="single" w:sz="4" w:space="0" w:color="auto"/>
              <w:right w:val="single" w:sz="4" w:space="0" w:color="auto"/>
            </w:tcBorders>
          </w:tcPr>
          <w:p w14:paraId="7EF63B1B" w14:textId="77777777" w:rsidR="00757F7B" w:rsidRDefault="00757F7B" w:rsidP="00CF6783">
            <w:pPr>
              <w:pStyle w:val="TAC"/>
              <w:rPr>
                <w:ins w:id="758" w:author="Huawei-Qi" w:date="2025-04-07T11:55:00Z"/>
                <w:lang w:eastAsia="zh-CN"/>
              </w:rPr>
            </w:pPr>
            <w:ins w:id="759" w:author="Huawei-Qi" w:date="2025-04-07T11:56: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47467083" w14:textId="6AF35CE4" w:rsidR="00757F7B" w:rsidRDefault="00757F7B" w:rsidP="00CF6783">
            <w:pPr>
              <w:pStyle w:val="TAC"/>
              <w:rPr>
                <w:ins w:id="760" w:author="Huawei-Qi" w:date="2025-04-07T11:55:00Z"/>
              </w:rPr>
            </w:pPr>
            <w:ins w:id="761" w:author="Huawei-Qi" w:date="2025-04-07T13:23:00Z">
              <w:r>
                <w:t>C: R</w:t>
              </w:r>
            </w:ins>
            <w:ins w:id="762" w:author="Richard Bradbury [2]" w:date="2025-04-14T10:43:00Z">
              <w:r w:rsidR="002E695C">
                <w:t>W</w:t>
              </w:r>
            </w:ins>
            <w:ins w:id="763" w:author="Huawei-Qi" w:date="2025-04-07T13:23:00Z">
              <w:r>
                <w:br/>
                <w:t>R: R</w:t>
              </w:r>
            </w:ins>
            <w:ins w:id="764" w:author="Huawei-Qi" w:date="2025-04-07T13:25:00Z">
              <w:r>
                <w:t>O</w:t>
              </w:r>
            </w:ins>
            <w:ins w:id="765" w:author="Huawei-Qi" w:date="2025-04-07T13:23:00Z">
              <w:r>
                <w:br/>
                <w:t>U: R</w:t>
              </w:r>
            </w:ins>
            <w:ins w:id="766" w:author="Richard Bradbury [2]" w:date="2025-04-14T10:43:00Z">
              <w:r w:rsidR="002E695C">
                <w:t>W</w:t>
              </w:r>
            </w:ins>
          </w:p>
        </w:tc>
        <w:tc>
          <w:tcPr>
            <w:tcW w:w="3048" w:type="pct"/>
            <w:tcBorders>
              <w:top w:val="single" w:sz="4" w:space="0" w:color="auto"/>
              <w:left w:val="single" w:sz="4" w:space="0" w:color="auto"/>
              <w:bottom w:val="single" w:sz="4" w:space="0" w:color="auto"/>
              <w:right w:val="single" w:sz="4" w:space="0" w:color="auto"/>
            </w:tcBorders>
          </w:tcPr>
          <w:p w14:paraId="10348596" w14:textId="30B454ED" w:rsidR="00C754A9" w:rsidRPr="00A16B5B" w:rsidRDefault="00757F7B" w:rsidP="00C754A9">
            <w:pPr>
              <w:pStyle w:val="TAL"/>
              <w:keepNext w:val="0"/>
              <w:rPr>
                <w:ins w:id="767" w:author="Richard Bradbury (2025-04-15)" w:date="2025-04-15T14:27:00Z"/>
              </w:rPr>
            </w:pPr>
            <w:ins w:id="768" w:author="Huawei-Qi" w:date="2025-04-07T12:08:00Z">
              <w:r>
                <w:rPr>
                  <w:rFonts w:hint="eastAsia"/>
                  <w:lang w:eastAsia="zh-CN"/>
                </w:rPr>
                <w:t>I</w:t>
              </w:r>
            </w:ins>
            <w:ins w:id="769" w:author="Richard Bradbury (2025-05-21)" w:date="2025-05-21T22:37:00Z">
              <w:r w:rsidR="00C12DFA">
                <w:rPr>
                  <w:lang w:eastAsia="zh-CN"/>
                </w:rPr>
                <w:t xml:space="preserve">f </w:t>
              </w:r>
              <w:r w:rsidR="00C12DFA" w:rsidRPr="001B1AED">
                <w:rPr>
                  <w:rStyle w:val="Codechar"/>
                </w:rPr>
                <w:t>true</w:t>
              </w:r>
              <w:r w:rsidR="00C12DFA">
                <w:rPr>
                  <w:lang w:eastAsia="zh-CN"/>
                </w:rPr>
                <w:t>, i</w:t>
              </w:r>
            </w:ins>
            <w:ins w:id="770" w:author="Huawei-Qi" w:date="2025-04-07T12:08:00Z">
              <w:r>
                <w:rPr>
                  <w:lang w:eastAsia="zh-CN"/>
                </w:rPr>
                <w:t xml:space="preserve">ndicates </w:t>
              </w:r>
            </w:ins>
            <w:ins w:id="771" w:author="Richard Bradbury (2025-05-21)" w:date="2025-05-21T22:37:00Z">
              <w:r w:rsidR="00C12DFA">
                <w:rPr>
                  <w:lang w:eastAsia="zh-CN"/>
                </w:rPr>
                <w:t xml:space="preserve">a preference </w:t>
              </w:r>
            </w:ins>
            <w:ins w:id="772" w:author="Huawei-Qi" w:date="2025-04-07T12:08:00Z">
              <w:r>
                <w:rPr>
                  <w:lang w:eastAsia="zh-CN"/>
                </w:rPr>
                <w:t>that ECN marking for L4S</w:t>
              </w:r>
            </w:ins>
            <w:ins w:id="773" w:author="Huawei-Qi_0414" w:date="2025-04-14T14:41:00Z">
              <w:r w:rsidR="00792C3C">
                <w:t xml:space="preserve"> function</w:t>
              </w:r>
            </w:ins>
            <w:ins w:id="774" w:author="Richard Bradbury [2]" w:date="2025-04-14T10:36:00Z">
              <w:r w:rsidR="00C72DB5">
                <w:t>ality</w:t>
              </w:r>
            </w:ins>
            <w:ins w:id="775" w:author="Huawei-Qi" w:date="2025-04-07T12:08:00Z">
              <w:r>
                <w:rPr>
                  <w:lang w:eastAsia="zh-CN"/>
                </w:rPr>
                <w:t xml:space="preserve"> is </w:t>
              </w:r>
            </w:ins>
            <w:ins w:id="776" w:author="Richard Bradbury [2]" w:date="2025-04-08T15:47:00Z">
              <w:r w:rsidR="006255F1">
                <w:rPr>
                  <w:lang w:eastAsia="zh-CN"/>
                </w:rPr>
                <w:t>e</w:t>
              </w:r>
            </w:ins>
            <w:ins w:id="777" w:author="Richard Bradbury [2]" w:date="2025-04-08T15:15:00Z">
              <w:r w:rsidR="007F2DCC">
                <w:t>nabled</w:t>
              </w:r>
            </w:ins>
            <w:ins w:id="778" w:author="Huawei-Qi" w:date="2025-04-07T12:08:00Z">
              <w:r>
                <w:rPr>
                  <w:lang w:eastAsia="zh-CN"/>
                </w:rPr>
                <w:t xml:space="preserve"> </w:t>
              </w:r>
            </w:ins>
            <w:ins w:id="779" w:author="Richard Bradbury (2025-05-21)" w:date="2025-05-21T22:40:00Z">
              <w:r w:rsidR="00C12DFA">
                <w:rPr>
                  <w:lang w:eastAsia="zh-CN"/>
                </w:rPr>
                <w:t>in</w:t>
              </w:r>
            </w:ins>
            <w:ins w:id="780" w:author="Richard Bradbury [2]" w:date="2025-04-08T15:08:00Z">
              <w:r w:rsidR="00436428">
                <w:rPr>
                  <w:lang w:eastAsia="zh-CN"/>
                </w:rPr>
                <w:t xml:space="preserve"> the </w:t>
              </w:r>
            </w:ins>
            <w:ins w:id="781" w:author="Richard Bradbury (2025-05-21)" w:date="2025-05-21T22:39:00Z">
              <w:r w:rsidR="00C12DFA">
                <w:rPr>
                  <w:lang w:eastAsia="zh-CN"/>
                </w:rPr>
                <w:t>Media Delivery</w:t>
              </w:r>
            </w:ins>
            <w:r w:rsidR="00C12DFA">
              <w:rPr>
                <w:lang w:eastAsia="zh-CN"/>
              </w:rPr>
              <w:t xml:space="preserve"> </w:t>
            </w:r>
            <w:ins w:id="782" w:author="Thorsten Lohmar" w:date="2025-04-11T16:15:00Z">
              <w:r w:rsidR="00031741">
                <w:rPr>
                  <w:lang w:eastAsia="zh-CN"/>
                </w:rPr>
                <w:t>System</w:t>
              </w:r>
            </w:ins>
            <w:ins w:id="783" w:author="Richard Bradbury [2]" w:date="2025-04-08T15:09:00Z">
              <w:r w:rsidR="00436428">
                <w:rPr>
                  <w:lang w:eastAsia="zh-CN"/>
                </w:rPr>
                <w:t xml:space="preserve"> </w:t>
              </w:r>
            </w:ins>
            <w:ins w:id="784" w:author="Huawei-Qi" w:date="2025-04-07T12:08:00Z">
              <w:r>
                <w:rPr>
                  <w:lang w:eastAsia="zh-CN"/>
                </w:rPr>
                <w:t>for media delivery session</w:t>
              </w:r>
            </w:ins>
            <w:ins w:id="785" w:author="Richard Bradbury [2]" w:date="2025-04-08T15:08:00Z">
              <w:r w:rsidR="00436428">
                <w:rPr>
                  <w:lang w:eastAsia="zh-CN"/>
                </w:rPr>
                <w:t>s</w:t>
              </w:r>
            </w:ins>
            <w:ins w:id="786" w:author="Huawei-Qi" w:date="2025-04-07T12:08:00Z">
              <w:r>
                <w:rPr>
                  <w:lang w:eastAsia="zh-CN"/>
                </w:rPr>
                <w:t xml:space="preserve"> that instantiate this Policy Template</w:t>
              </w:r>
            </w:ins>
            <w:ins w:id="787" w:author="Huawei-Qi" w:date="2025-04-07T12:09:00Z">
              <w:r>
                <w:rPr>
                  <w:lang w:eastAsia="zh-CN"/>
                </w:rPr>
                <w:t>.</w:t>
              </w:r>
            </w:ins>
          </w:p>
          <w:p w14:paraId="745729ED" w14:textId="49F58AE2" w:rsidR="00757F7B" w:rsidRDefault="00C754A9" w:rsidP="00C754A9">
            <w:pPr>
              <w:pStyle w:val="TAL"/>
              <w:keepNext w:val="0"/>
              <w:rPr>
                <w:ins w:id="788" w:author="Huawei-Qi" w:date="2025-04-07T11:55:00Z"/>
                <w:lang w:eastAsia="zh-CN"/>
              </w:rPr>
            </w:pPr>
            <w:ins w:id="789" w:author="Richard Bradbury (2025-04-15)" w:date="2025-04-15T14:27:00Z">
              <w:r w:rsidRPr="00A16B5B">
                <w:t xml:space="preserve">Default value </w:t>
              </w:r>
              <w:r w:rsidRPr="00C84DC5">
                <w:rPr>
                  <w:rStyle w:val="Codechar"/>
                </w:rPr>
                <w:t>false</w:t>
              </w:r>
              <w:r w:rsidRPr="00A16B5B">
                <w:t xml:space="preserve"> if omitted.</w:t>
              </w:r>
            </w:ins>
          </w:p>
        </w:tc>
      </w:tr>
      <w:tr w:rsidR="00757F7B" w14:paraId="5AAF12ED" w14:textId="77777777" w:rsidTr="00CF6783">
        <w:trPr>
          <w:ins w:id="790" w:author="Huawei-Qi" w:date="2025-04-07T11:56:00Z"/>
        </w:trPr>
        <w:tc>
          <w:tcPr>
            <w:tcW w:w="594" w:type="pct"/>
            <w:gridSpan w:val="2"/>
            <w:tcBorders>
              <w:top w:val="single" w:sz="4" w:space="0" w:color="auto"/>
              <w:left w:val="single" w:sz="4" w:space="0" w:color="auto"/>
              <w:bottom w:val="single" w:sz="4" w:space="0" w:color="auto"/>
              <w:right w:val="single" w:sz="4" w:space="0" w:color="auto"/>
            </w:tcBorders>
          </w:tcPr>
          <w:p w14:paraId="78E79693" w14:textId="6F375D55" w:rsidR="00757F7B" w:rsidRDefault="007F2DCC" w:rsidP="00CF6783">
            <w:pPr>
              <w:pStyle w:val="TAL"/>
              <w:rPr>
                <w:ins w:id="791" w:author="Huawei-Qi" w:date="2025-04-07T11:56:00Z"/>
                <w:rStyle w:val="Codechar"/>
                <w:lang w:eastAsia="zh-CN"/>
              </w:rPr>
            </w:pPr>
            <w:ins w:id="792" w:author="Richard Bradbury [2]" w:date="2025-04-08T15:14:00Z">
              <w:r>
                <w:rPr>
                  <w:rStyle w:val="Codechar"/>
                </w:rPr>
                <w:t>q</w:t>
              </w:r>
            </w:ins>
            <w:ins w:id="793" w:author="Huawei-Qi" w:date="2025-04-07T11:56:00Z">
              <w:r w:rsidR="00757F7B">
                <w:rPr>
                  <w:rStyle w:val="Codechar"/>
                </w:rPr>
                <w:t>oSMonitor</w:t>
              </w:r>
            </w:ins>
            <w:ins w:id="794" w:author="Richard Bradbury [2]" w:date="2025-04-08T15:14:00Z">
              <w:r>
                <w:rPr>
                  <w:rStyle w:val="Codechar"/>
                </w:rPr>
                <w:t>ing‌</w:t>
              </w:r>
            </w:ins>
            <w:ins w:id="795" w:author="Huawei-Qi" w:date="2025-04-07T11:56:00Z">
              <w:r w:rsidR="00757F7B">
                <w:rPr>
                  <w:rStyle w:val="Codechar"/>
                </w:rPr>
                <w:t>Config</w:t>
              </w:r>
            </w:ins>
            <w:ins w:id="796" w:author="Richard Bradbury [2]" w:date="2025-04-08T15:14:00Z">
              <w:r>
                <w:rPr>
                  <w:rStyle w:val="Codechar"/>
                </w:rPr>
                <w:t>uration</w:t>
              </w:r>
            </w:ins>
          </w:p>
        </w:tc>
        <w:tc>
          <w:tcPr>
            <w:tcW w:w="621" w:type="pct"/>
            <w:tcBorders>
              <w:top w:val="single" w:sz="4" w:space="0" w:color="auto"/>
              <w:left w:val="single" w:sz="4" w:space="0" w:color="auto"/>
              <w:bottom w:val="single" w:sz="4" w:space="0" w:color="auto"/>
              <w:right w:val="single" w:sz="4" w:space="0" w:color="auto"/>
            </w:tcBorders>
          </w:tcPr>
          <w:p w14:paraId="6788806F" w14:textId="3B65B4D5" w:rsidR="00757F7B" w:rsidRDefault="00757F7B" w:rsidP="00CF6783">
            <w:pPr>
              <w:pStyle w:val="PL"/>
              <w:rPr>
                <w:ins w:id="797" w:author="Huawei-Qi" w:date="2025-04-07T11:56:00Z"/>
                <w:sz w:val="18"/>
                <w:szCs w:val="18"/>
                <w:lang w:eastAsia="zh-CN"/>
              </w:rPr>
            </w:pPr>
            <w:ins w:id="798" w:author="Huawei-Qi" w:date="2025-04-07T11:59:00Z">
              <w:r w:rsidRPr="000A0A5F">
                <w:t>Qos</w:t>
              </w:r>
            </w:ins>
            <w:ins w:id="799" w:author="Richard Bradbury [2]" w:date="2025-04-08T15:15:00Z">
              <w:r w:rsidR="00E61ADE">
                <w:t>‌</w:t>
              </w:r>
            </w:ins>
            <w:ins w:id="800" w:author="Huawei-Qi" w:date="2025-04-07T11:59:00Z">
              <w:r w:rsidRPr="000A0A5F">
                <w:t>Monitoring</w:t>
              </w:r>
            </w:ins>
            <w:ins w:id="801" w:author="Richard Bradbury [2]" w:date="2025-04-08T15:15:00Z">
              <w:r w:rsidR="00E61ADE">
                <w:t>‌</w:t>
              </w:r>
            </w:ins>
            <w:ins w:id="802" w:author="Huawei-Qi" w:date="2025-04-07T11:59:00Z">
              <w:r w:rsidRPr="000A0A5F">
                <w:t>Information</w:t>
              </w:r>
            </w:ins>
          </w:p>
        </w:tc>
        <w:tc>
          <w:tcPr>
            <w:tcW w:w="438" w:type="pct"/>
            <w:tcBorders>
              <w:top w:val="single" w:sz="4" w:space="0" w:color="auto"/>
              <w:left w:val="single" w:sz="4" w:space="0" w:color="auto"/>
              <w:bottom w:val="single" w:sz="4" w:space="0" w:color="auto"/>
              <w:right w:val="single" w:sz="4" w:space="0" w:color="auto"/>
            </w:tcBorders>
          </w:tcPr>
          <w:p w14:paraId="7AB4060D" w14:textId="77777777" w:rsidR="00757F7B" w:rsidRDefault="00757F7B" w:rsidP="00CF6783">
            <w:pPr>
              <w:pStyle w:val="TAC"/>
              <w:rPr>
                <w:ins w:id="803" w:author="Huawei-Qi" w:date="2025-04-07T11:56:00Z"/>
                <w:lang w:eastAsia="zh-CN"/>
              </w:rPr>
            </w:pPr>
            <w:ins w:id="804" w:author="Huawei-Qi" w:date="2025-04-07T11:59: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675917DB" w14:textId="5AEBA957" w:rsidR="00757F7B" w:rsidRDefault="00757F7B" w:rsidP="00CF6783">
            <w:pPr>
              <w:pStyle w:val="TAC"/>
              <w:rPr>
                <w:ins w:id="805" w:author="Huawei-Qi" w:date="2025-04-07T11:56:00Z"/>
              </w:rPr>
            </w:pPr>
            <w:ins w:id="806" w:author="Huawei-Qi" w:date="2025-04-07T13:24:00Z">
              <w:r>
                <w:t xml:space="preserve">C: </w:t>
              </w:r>
              <w:r w:rsidR="00185FDA">
                <w:t>R</w:t>
              </w:r>
            </w:ins>
            <w:ins w:id="807" w:author="Thorsten Lohmar (14th April 2)" w:date="2025-04-14T22:58:00Z">
              <w:r w:rsidR="00185FDA">
                <w:t>W</w:t>
              </w:r>
            </w:ins>
            <w:ins w:id="808" w:author="Huawei-Qi" w:date="2025-04-07T13:24:00Z">
              <w:r>
                <w:br/>
                <w:t>R: R</w:t>
              </w:r>
            </w:ins>
            <w:ins w:id="809" w:author="Huawei-Qi" w:date="2025-04-07T13:27:00Z">
              <w:r>
                <w:t>O</w:t>
              </w:r>
            </w:ins>
            <w:ins w:id="810" w:author="Huawei-Qi" w:date="2025-04-07T13:24:00Z">
              <w:r>
                <w:br/>
                <w:t>U: R</w:t>
              </w:r>
            </w:ins>
            <w:ins w:id="811" w:author="Thorsten Lohmar (14th April 2)" w:date="2025-04-14T22:58:00Z">
              <w:r w:rsidR="00185FDA">
                <w:t>W</w:t>
              </w:r>
            </w:ins>
          </w:p>
        </w:tc>
        <w:tc>
          <w:tcPr>
            <w:tcW w:w="3048" w:type="pct"/>
            <w:tcBorders>
              <w:top w:val="single" w:sz="4" w:space="0" w:color="auto"/>
              <w:left w:val="single" w:sz="4" w:space="0" w:color="auto"/>
              <w:bottom w:val="single" w:sz="4" w:space="0" w:color="auto"/>
              <w:right w:val="single" w:sz="4" w:space="0" w:color="auto"/>
            </w:tcBorders>
          </w:tcPr>
          <w:p w14:paraId="5FF52591" w14:textId="4CFD7901" w:rsidR="00757F7B" w:rsidRDefault="00C12DFA" w:rsidP="00CF6783">
            <w:pPr>
              <w:pStyle w:val="TAL"/>
              <w:keepNext w:val="0"/>
              <w:rPr>
                <w:ins w:id="812" w:author="Huawei-Qi" w:date="2025-04-07T11:56:00Z"/>
                <w:lang w:eastAsia="zh-CN"/>
              </w:rPr>
            </w:pPr>
            <w:ins w:id="813" w:author="Richard Bradbury (2025-05-21)" w:date="2025-05-21T22:39:00Z">
              <w:r>
                <w:rPr>
                  <w:lang w:eastAsia="zh-CN"/>
                </w:rPr>
                <w:t xml:space="preserve">If </w:t>
              </w:r>
            </w:ins>
            <w:ins w:id="814" w:author="Richard Bradbury (2025-05-21)" w:date="2025-05-21T22:41:00Z">
              <w:r>
                <w:rPr>
                  <w:lang w:eastAsia="zh-CN"/>
                </w:rPr>
                <w:t>present</w:t>
              </w:r>
            </w:ins>
            <w:ins w:id="815" w:author="Richard Bradbury (2025-05-21)" w:date="2025-05-21T22:39:00Z">
              <w:r>
                <w:rPr>
                  <w:lang w:eastAsia="zh-CN"/>
                </w:rPr>
                <w:t>, indicates</w:t>
              </w:r>
            </w:ins>
            <w:ins w:id="816" w:author="Richard Bradbury (2025-05-21)" w:date="2025-05-21T22:40:00Z">
              <w:r>
                <w:rPr>
                  <w:lang w:eastAsia="zh-CN"/>
                </w:rPr>
                <w:t xml:space="preserve"> a preference that QoS monitoring functionality is enabled in t</w:t>
              </w:r>
            </w:ins>
            <w:ins w:id="817" w:author="Richard Bradbury (2025-05-21)" w:date="2025-05-21T22:41:00Z">
              <w:r>
                <w:rPr>
                  <w:lang w:eastAsia="zh-CN"/>
                </w:rPr>
                <w:t xml:space="preserve">he Media Delivery System </w:t>
              </w:r>
            </w:ins>
            <w:ins w:id="818" w:author="Richard Bradbury (2025-05-21)" w:date="2025-05-21T22:42:00Z">
              <w:r>
                <w:rPr>
                  <w:lang w:eastAsia="zh-CN"/>
                </w:rPr>
                <w:t>for media delivery sessions that instantiate this Policy Template. When this feature is enabled</w:t>
              </w:r>
            </w:ins>
            <w:ins w:id="819" w:author="Richard Bradbury (2025-05-21)" w:date="2025-05-21T22:43:00Z">
              <w:r>
                <w:rPr>
                  <w:lang w:eastAsia="zh-CN"/>
                </w:rPr>
                <w:t>,</w:t>
              </w:r>
            </w:ins>
            <w:ins w:id="820" w:author="Huawei-Qi" w:date="2025-04-07T12:06:00Z">
              <w:r w:rsidR="00757F7B">
                <w:rPr>
                  <w:lang w:eastAsia="zh-CN"/>
                </w:rPr>
                <w:t xml:space="preserve"> QoS monitoring configuration </w:t>
              </w:r>
            </w:ins>
            <w:ins w:id="821" w:author="Richard Bradbury (2025-05-21)" w:date="2025-05-21T22:43:00Z">
              <w:r>
                <w:rPr>
                  <w:lang w:eastAsia="zh-CN"/>
                </w:rPr>
                <w:t>is</w:t>
              </w:r>
            </w:ins>
            <w:ins w:id="822" w:author="Huawei-Qi" w:date="2025-04-07T12:06:00Z">
              <w:r w:rsidR="00757F7B">
                <w:rPr>
                  <w:lang w:eastAsia="zh-CN"/>
                </w:rPr>
                <w:t xml:space="preserve"> </w:t>
              </w:r>
            </w:ins>
            <w:commentRangeStart w:id="823"/>
            <w:commentRangeStart w:id="824"/>
            <w:ins w:id="825" w:author="Richard Bradbury [2]" w:date="2025-04-14T19:49:00Z">
              <w:r w:rsidR="00A83148">
                <w:rPr>
                  <w:lang w:eastAsia="zh-CN"/>
                </w:rPr>
                <w:t xml:space="preserve">provided </w:t>
              </w:r>
            </w:ins>
            <w:ins w:id="826" w:author="Huawei-Qi_0414" w:date="2025-04-14T11:47:00Z">
              <w:r w:rsidR="00A421A0">
                <w:rPr>
                  <w:lang w:eastAsia="zh-CN"/>
                </w:rPr>
                <w:t>to</w:t>
              </w:r>
            </w:ins>
            <w:ins w:id="827" w:author="Richard Bradbury [2]" w:date="2025-04-08T15:47:00Z">
              <w:r w:rsidR="00A421A0">
                <w:rPr>
                  <w:lang w:eastAsia="zh-CN"/>
                </w:rPr>
                <w:t xml:space="preserve"> the PCF</w:t>
              </w:r>
            </w:ins>
            <w:ins w:id="828" w:author="Huawei-Qi_0414" w:date="2025-04-14T11:47:00Z">
              <w:r w:rsidR="001D275C">
                <w:rPr>
                  <w:lang w:eastAsia="zh-CN"/>
                </w:rPr>
                <w:t>/NEF</w:t>
              </w:r>
            </w:ins>
            <w:commentRangeEnd w:id="823"/>
            <w:r w:rsidR="009F6A09">
              <w:rPr>
                <w:rStyle w:val="ab"/>
                <w:rFonts w:ascii="Times New Roman" w:hAnsi="Times New Roman"/>
              </w:rPr>
              <w:commentReference w:id="823"/>
            </w:r>
            <w:commentRangeEnd w:id="824"/>
            <w:r w:rsidR="00F31906">
              <w:rPr>
                <w:rStyle w:val="ab"/>
                <w:rFonts w:ascii="Times New Roman" w:hAnsi="Times New Roman"/>
              </w:rPr>
              <w:commentReference w:id="824"/>
            </w:r>
            <w:ins w:id="829" w:author="Huawei-Qi" w:date="2025-04-07T12:07:00Z">
              <w:r w:rsidR="00757F7B">
                <w:t xml:space="preserve"> </w:t>
              </w:r>
            </w:ins>
            <w:ins w:id="830" w:author="Huawei-Qi" w:date="2025-04-07T11:59:00Z">
              <w:r w:rsidR="00757F7B">
                <w:rPr>
                  <w:rFonts w:hint="eastAsia"/>
                  <w:lang w:eastAsia="zh-CN"/>
                </w:rPr>
                <w:t>(</w:t>
              </w:r>
              <w:r w:rsidR="00757F7B">
                <w:rPr>
                  <w:lang w:eastAsia="zh-CN"/>
                </w:rPr>
                <w:t>NOTE</w:t>
              </w:r>
            </w:ins>
            <w:ins w:id="831" w:author="Richard Bradbury [2]" w:date="2025-04-08T15:15:00Z">
              <w:r w:rsidR="007F2DCC">
                <w:rPr>
                  <w:lang w:eastAsia="zh-CN"/>
                </w:rPr>
                <w:t> </w:t>
              </w:r>
            </w:ins>
            <w:ins w:id="832" w:author="Huawei-Qi" w:date="2025-04-07T11:59:00Z">
              <w:r w:rsidR="00757F7B">
                <w:rPr>
                  <w:lang w:eastAsia="zh-CN"/>
                </w:rPr>
                <w:t>2)</w:t>
              </w:r>
            </w:ins>
            <w:ins w:id="833" w:author="Huawei-Qi" w:date="2025-04-07T12:07:00Z">
              <w:r w:rsidR="00757F7B">
                <w:rPr>
                  <w:lang w:eastAsia="zh-CN"/>
                </w:rPr>
                <w:t>.</w:t>
              </w:r>
            </w:ins>
          </w:p>
        </w:tc>
      </w:tr>
      <w:tr w:rsidR="00757F7B" w14:paraId="620F8B79" w14:textId="77777777" w:rsidTr="00CF6783">
        <w:tc>
          <w:tcPr>
            <w:tcW w:w="5000" w:type="pct"/>
            <w:gridSpan w:val="6"/>
            <w:tcBorders>
              <w:top w:val="single" w:sz="4" w:space="0" w:color="auto"/>
              <w:left w:val="single" w:sz="4" w:space="0" w:color="auto"/>
              <w:bottom w:val="single" w:sz="4" w:space="0" w:color="auto"/>
              <w:right w:val="single" w:sz="4" w:space="0" w:color="auto"/>
            </w:tcBorders>
            <w:hideMark/>
          </w:tcPr>
          <w:p w14:paraId="0975F37B" w14:textId="6D310E5F" w:rsidR="00757F7B" w:rsidRDefault="00757F7B" w:rsidP="00CF6783">
            <w:pPr>
              <w:pStyle w:val="TAN"/>
              <w:rPr>
                <w:ins w:id="834" w:author="Huawei-Qi" w:date="2025-04-07T11:59:00Z"/>
              </w:rPr>
            </w:pPr>
            <w:r>
              <w:t>NOTE</w:t>
            </w:r>
            <w:ins w:id="835" w:author="Richard Bradbury [2]" w:date="2025-04-08T15:07:00Z">
              <w:r w:rsidR="00436428">
                <w:t> </w:t>
              </w:r>
            </w:ins>
            <w:ins w:id="836" w:author="Huawei-Qi" w:date="2025-04-07T11:59:00Z">
              <w:r>
                <w:t>1</w:t>
              </w:r>
            </w:ins>
            <w:r>
              <w:t>:</w:t>
            </w:r>
            <w:r>
              <w:tab/>
              <w:t xml:space="preserve">Data type </w:t>
            </w:r>
            <w:r>
              <w:rPr>
                <w:rStyle w:val="Codechar"/>
              </w:rPr>
              <w:t>BdtReferenceId</w:t>
            </w:r>
            <w:r>
              <w:t xml:space="preserve"> is specified in TS 29.122 [20].</w:t>
            </w:r>
          </w:p>
          <w:p w14:paraId="0D0A5FF2" w14:textId="67DC4393" w:rsidR="00757F7B" w:rsidRPr="00D33B2B" w:rsidRDefault="00757F7B" w:rsidP="00CF6783">
            <w:pPr>
              <w:pStyle w:val="TAN"/>
              <w:rPr>
                <w:lang w:eastAsia="zh-CN"/>
              </w:rPr>
            </w:pPr>
            <w:ins w:id="837" w:author="Huawei-Qi" w:date="2025-04-07T11:59:00Z">
              <w:r>
                <w:rPr>
                  <w:rFonts w:hint="eastAsia"/>
                </w:rPr>
                <w:t>N</w:t>
              </w:r>
              <w:r>
                <w:t>OTE</w:t>
              </w:r>
            </w:ins>
            <w:ins w:id="838" w:author="Richard Bradbury [2]" w:date="2025-04-08T15:07:00Z">
              <w:r w:rsidR="00436428">
                <w:t> </w:t>
              </w:r>
            </w:ins>
            <w:ins w:id="839" w:author="Huawei-Qi" w:date="2025-04-07T11:59:00Z">
              <w:r>
                <w:t>2:</w:t>
              </w:r>
            </w:ins>
            <w:ins w:id="840" w:author="Huawei-Qi" w:date="2025-04-07T12:05:00Z">
              <w:r>
                <w:t xml:space="preserve"> </w:t>
              </w:r>
              <w:r>
                <w:tab/>
                <w:t xml:space="preserve">Data type </w:t>
              </w:r>
              <w:r w:rsidRPr="00185FDA">
                <w:rPr>
                  <w:rStyle w:val="Codechar"/>
                </w:rPr>
                <w:t>QosMonitoringInformation</w:t>
              </w:r>
              <w:r>
                <w:t xml:space="preserve"> is specified in TS</w:t>
              </w:r>
            </w:ins>
            <w:ins w:id="841" w:author="Richard Bradbury [2]" w:date="2025-04-08T15:07:00Z">
              <w:r w:rsidR="00436428">
                <w:t> </w:t>
              </w:r>
            </w:ins>
            <w:ins w:id="842" w:author="Huawei-Qi" w:date="2025-04-07T12:05:00Z">
              <w:r>
                <w:t>29.122</w:t>
              </w:r>
            </w:ins>
            <w:ins w:id="843" w:author="Richard Bradbury [2]" w:date="2025-04-08T15:07:00Z">
              <w:r w:rsidR="00436428">
                <w:t> </w:t>
              </w:r>
            </w:ins>
            <w:ins w:id="844" w:author="Huawei-Qi" w:date="2025-04-07T12:05:00Z">
              <w:r>
                <w:t>[20].</w:t>
              </w:r>
            </w:ins>
          </w:p>
        </w:tc>
      </w:tr>
    </w:tbl>
    <w:p w14:paraId="09668284" w14:textId="77777777" w:rsidR="00757F7B" w:rsidRDefault="00757F7B" w:rsidP="00757F7B">
      <w:pPr>
        <w:rPr>
          <w:lang w:eastAsia="en-GB"/>
        </w:rPr>
      </w:pPr>
    </w:p>
    <w:p w14:paraId="3CA9C876" w14:textId="77777777" w:rsidR="00757F7B" w:rsidRDefault="00757F7B" w:rsidP="00757F7B">
      <w:bookmarkStart w:id="845" w:name="_CR8_7_3_2"/>
      <w:bookmarkEnd w:id="845"/>
      <w:r>
        <w:t xml:space="preserve">At least one of the following properties shall be present: </w:t>
      </w:r>
      <w:r>
        <w:rPr>
          <w:rStyle w:val="Codechar"/>
        </w:rPr>
        <w:t>qosSpecification</w:t>
      </w:r>
      <w:r>
        <w:t xml:space="preserve">, </w:t>
      </w:r>
      <w:r>
        <w:rPr>
          <w:rStyle w:val="Codechar"/>
        </w:rPr>
        <w:t>chargingSpecification</w:t>
      </w:r>
      <w:r>
        <w:t xml:space="preserve">, </w:t>
      </w:r>
      <w:r>
        <w:rPr>
          <w:rStyle w:val="Codechar"/>
        </w:rPr>
        <w:t>bdtPolicyId</w:t>
      </w:r>
      <w:r>
        <w:t xml:space="preserve">, </w:t>
      </w:r>
      <w:r>
        <w:rPr>
          <w:rStyle w:val="Codechar"/>
        </w:rPr>
        <w:t>bdtSpecification</w:t>
      </w:r>
      <w:r>
        <w:t>.</w:t>
      </w:r>
    </w:p>
    <w:bookmarkEnd w:id="709"/>
    <w:bookmarkEnd w:id="710"/>
    <w:bookmarkEnd w:id="711"/>
    <w:bookmarkEnd w:id="712"/>
    <w:bookmarkEnd w:id="713"/>
    <w:bookmarkEnd w:id="714"/>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1DCBE23" w14:textId="77777777" w:rsidR="0005428C" w:rsidRPr="00A16B5B" w:rsidRDefault="0005428C" w:rsidP="0005428C">
      <w:pPr>
        <w:pStyle w:val="4"/>
      </w:pPr>
      <w:bookmarkStart w:id="846" w:name="_Toc68899651"/>
      <w:bookmarkStart w:id="847" w:name="_Toc71214402"/>
      <w:bookmarkStart w:id="848" w:name="_Toc71722076"/>
      <w:bookmarkStart w:id="849" w:name="_Toc74859128"/>
      <w:bookmarkStart w:id="850" w:name="_Toc151076658"/>
      <w:bookmarkStart w:id="851" w:name="_Toc193794188"/>
      <w:bookmarkStart w:id="852" w:name="_Toc193794231"/>
      <w:r w:rsidRPr="00A16B5B">
        <w:t>9.2.3.1</w:t>
      </w:r>
      <w:r w:rsidRPr="00A16B5B">
        <w:tab/>
      </w:r>
      <w:proofErr w:type="spellStart"/>
      <w:r w:rsidRPr="00A16B5B">
        <w:t>ServiceAccessInformation</w:t>
      </w:r>
      <w:proofErr w:type="spellEnd"/>
      <w:r w:rsidRPr="00A16B5B">
        <w:t xml:space="preserve"> resource type</w:t>
      </w:r>
      <w:bookmarkEnd w:id="846"/>
      <w:bookmarkEnd w:id="847"/>
      <w:bookmarkEnd w:id="848"/>
      <w:bookmarkEnd w:id="849"/>
      <w:bookmarkEnd w:id="850"/>
      <w:bookmarkEnd w:id="851"/>
    </w:p>
    <w:p w14:paraId="6C772C0A" w14:textId="77777777" w:rsidR="0005428C" w:rsidRPr="00A16B5B" w:rsidRDefault="0005428C" w:rsidP="0005428C">
      <w:pPr>
        <w:keepNext/>
      </w:pPr>
      <w:bookmarkStart w:id="853"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32E167FB" w14:textId="77777777" w:rsidR="0005428C" w:rsidRPr="00A16B5B" w:rsidRDefault="0005428C" w:rsidP="0005428C">
      <w:pPr>
        <w:pStyle w:val="TH"/>
      </w:pPr>
      <w:r w:rsidRPr="00A16B5B">
        <w:t>Table </w:t>
      </w:r>
      <w:bookmarkEnd w:id="853"/>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05428C" w:rsidRPr="00A16B5B" w14:paraId="5EF59D07" w14:textId="77777777" w:rsidTr="00C12DF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0C5ED4D7" w14:textId="77777777" w:rsidR="0005428C" w:rsidRPr="00A16B5B" w:rsidRDefault="0005428C" w:rsidP="00A72A62">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17E89D" w14:textId="77777777" w:rsidR="0005428C" w:rsidRPr="00A16B5B" w:rsidRDefault="0005428C" w:rsidP="00A72A62">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43A4D5" w14:textId="77777777" w:rsidR="0005428C" w:rsidRPr="00A16B5B" w:rsidRDefault="0005428C" w:rsidP="00A72A62">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3209" w14:textId="77777777" w:rsidR="0005428C" w:rsidRPr="00A16B5B" w:rsidRDefault="0005428C" w:rsidP="00A72A62">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BE72EA8" w14:textId="77777777" w:rsidR="0005428C" w:rsidRPr="00A16B5B" w:rsidRDefault="0005428C" w:rsidP="00A72A62">
            <w:pPr>
              <w:pStyle w:val="TAH"/>
            </w:pPr>
            <w:r w:rsidRPr="00A16B5B">
              <w:t>Applicability</w:t>
            </w:r>
          </w:p>
        </w:tc>
      </w:tr>
      <w:tr w:rsidR="0005428C" w:rsidRPr="00A16B5B" w14:paraId="6C51E4A7"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95F6A7" w14:textId="77777777" w:rsidR="0005428C" w:rsidRPr="00C84DC5" w:rsidRDefault="0005428C" w:rsidP="00A72A62">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2427BC"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4FA3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FDC2E" w14:textId="77777777" w:rsidR="0005428C" w:rsidRPr="00A16B5B" w:rsidRDefault="0005428C" w:rsidP="00A72A62">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3EC67F" w14:textId="77777777" w:rsidR="0005428C" w:rsidRPr="00A16B5B" w:rsidRDefault="0005428C" w:rsidP="00A72A62">
            <w:pPr>
              <w:pStyle w:val="TAL"/>
            </w:pPr>
            <w:r w:rsidRPr="00A16B5B">
              <w:t>All types</w:t>
            </w:r>
          </w:p>
        </w:tc>
      </w:tr>
      <w:tr w:rsidR="0005428C" w:rsidRPr="00A16B5B" w14:paraId="7F169C82"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CBDD7E0" w14:textId="77777777" w:rsidR="0005428C" w:rsidRPr="00C84DC5" w:rsidRDefault="0005428C" w:rsidP="00A72A62">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73EF" w14:textId="77777777" w:rsidR="0005428C" w:rsidRPr="00BB058C" w:rsidRDefault="0005428C" w:rsidP="00A72A62">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F5D3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079BBB" w14:textId="77777777" w:rsidR="0005428C" w:rsidRPr="00A16B5B" w:rsidRDefault="0005428C" w:rsidP="00A72A62">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EE6147" w14:textId="77777777" w:rsidR="0005428C" w:rsidRPr="00A16B5B" w:rsidRDefault="0005428C" w:rsidP="00A72A62">
            <w:pPr>
              <w:pStyle w:val="TAL"/>
            </w:pPr>
            <w:r w:rsidRPr="00A16B5B">
              <w:t>All types.</w:t>
            </w:r>
          </w:p>
        </w:tc>
      </w:tr>
      <w:tr w:rsidR="0005428C" w:rsidRPr="00C84DC5" w14:paraId="2EC7EF9C"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17F1E84" w14:textId="77777777" w:rsidR="0005428C" w:rsidRPr="00C84DC5" w:rsidRDefault="0005428C" w:rsidP="00A72A62">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26806"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D7F40"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7A89E" w14:textId="77777777" w:rsidR="0005428C" w:rsidRPr="00A16B5B" w:rsidRDefault="0005428C" w:rsidP="00A72A62">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01FCA499"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44323F9" w14:textId="77777777" w:rsidR="0005428C" w:rsidRPr="00C84DC5" w:rsidRDefault="0005428C" w:rsidP="00A72A62">
            <w:pPr>
              <w:pStyle w:val="TAL"/>
            </w:pPr>
            <w:r w:rsidRPr="00C84DC5">
              <w:t>All types.</w:t>
            </w:r>
          </w:p>
        </w:tc>
      </w:tr>
      <w:tr w:rsidR="0005428C" w:rsidRPr="00A16B5B" w14:paraId="448C363A"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401095" w14:textId="77777777" w:rsidR="0005428C" w:rsidRPr="00C84DC5" w:rsidRDefault="0005428C" w:rsidP="00A72A62">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906F5"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CD53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2DAFA0" w14:textId="77777777" w:rsidR="0005428C" w:rsidRPr="00A16B5B" w:rsidRDefault="0005428C" w:rsidP="00A72A62">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AB74984" w14:textId="77777777" w:rsidR="0005428C" w:rsidRPr="00A16B5B" w:rsidRDefault="0005428C" w:rsidP="00A72A62">
            <w:pPr>
              <w:pStyle w:val="TAL"/>
            </w:pPr>
            <w:r w:rsidRPr="00A16B5B">
              <w:t>All types.</w:t>
            </w:r>
          </w:p>
        </w:tc>
      </w:tr>
      <w:tr w:rsidR="0005428C" w:rsidRPr="00BB058C" w14:paraId="333161E4"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20930C7" w14:textId="77777777" w:rsidR="0005428C" w:rsidRPr="00C84DC5" w:rsidRDefault="0005428C" w:rsidP="00A72A62">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116BD"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21F56"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8F572" w14:textId="77777777" w:rsidR="0005428C" w:rsidRPr="00A16B5B" w:rsidRDefault="0005428C" w:rsidP="00A72A62">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ADCC9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05428C" w:rsidRPr="00A16B5B" w14:paraId="6ECC7BC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885274C"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413C50" w14:textId="77777777" w:rsidR="0005428C" w:rsidRPr="00C84DC5" w:rsidRDefault="0005428C" w:rsidP="00A72A62">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3C1A0" w14:textId="77777777" w:rsidR="0005428C" w:rsidRPr="00BB058C" w:rsidRDefault="0005428C" w:rsidP="00A72A62">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7D4A4"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5764A" w14:textId="77777777" w:rsidR="0005428C" w:rsidRPr="00A16B5B" w:rsidRDefault="0005428C" w:rsidP="00A72A62">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0BD7BF24" w14:textId="77777777" w:rsidR="0005428C" w:rsidRPr="00A16B5B" w:rsidRDefault="0005428C" w:rsidP="00A72A62">
            <w:pPr>
              <w:pStyle w:val="TAL"/>
              <w:ind w:left="126"/>
            </w:pPr>
          </w:p>
        </w:tc>
      </w:tr>
      <w:tr w:rsidR="0005428C" w:rsidRPr="00A16B5B" w14:paraId="08E01DE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5B567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EA31E"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465DA" w14:textId="77777777" w:rsidR="0005428C" w:rsidRPr="00C84DC5" w:rsidRDefault="0005428C" w:rsidP="00A72A62">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E43FA0"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9B86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390F1" w14:textId="77777777" w:rsidR="0005428C" w:rsidRPr="00A16B5B" w:rsidRDefault="0005428C" w:rsidP="00A72A62">
            <w:pPr>
              <w:pStyle w:val="TAL"/>
              <w:keepNext w:val="0"/>
            </w:pPr>
            <w:r w:rsidRPr="00A16B5B">
              <w:t>Populated from information in the Content Hosting Configuration or Content Publishing Configuration as specified in clause 8 of TS 26.512 [6].</w:t>
            </w:r>
          </w:p>
          <w:p w14:paraId="396C6BBB" w14:textId="77777777" w:rsidR="0005428C" w:rsidRPr="00A16B5B" w:rsidRDefault="0005428C" w:rsidP="00A72A62">
            <w:pPr>
              <w:pStyle w:val="TAL"/>
              <w:ind w:left="329" w:hanging="284"/>
            </w:pPr>
            <w:r>
              <w:lastRenderedPageBreak/>
              <w:t>-</w:t>
            </w:r>
            <w:r>
              <w:tab/>
            </w:r>
            <w:r w:rsidRPr="00A16B5B">
              <w:t>For downlink media streaming, either a pointer to a document at reference point M4 that defines a media presentation (</w:t>
            </w:r>
            <w:proofErr w:type="gramStart"/>
            <w:r w:rsidRPr="00A16B5B">
              <w:t>e.g.</w:t>
            </w:r>
            <w:proofErr w:type="gramEnd"/>
            <w:r w:rsidRPr="00A16B5B">
              <w:t xml:space="preserve">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F6DC8AB" w14:textId="77777777" w:rsidR="0005428C" w:rsidRPr="00A16B5B" w:rsidRDefault="0005428C" w:rsidP="00A72A62">
            <w:pPr>
              <w:pStyle w:val="TAL"/>
              <w:ind w:left="329" w:hanging="284"/>
            </w:pPr>
            <w:r w:rsidRPr="00D11190">
              <w:t>-</w:t>
            </w:r>
            <w:r>
              <w:tab/>
            </w:r>
            <w:r w:rsidRPr="00A16B5B">
              <w:t>For uplink media streaming, either a pointer to a document at reference point M4 that defines a media presentation (</w:t>
            </w:r>
            <w:proofErr w:type="gramStart"/>
            <w:r w:rsidRPr="00A16B5B">
              <w:t>e.g.</w:t>
            </w:r>
            <w:proofErr w:type="gramEnd"/>
            <w:r w:rsidRPr="00A16B5B">
              <w:t xml:space="preserve">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01B7F289" w14:textId="77777777" w:rsidR="0005428C" w:rsidRPr="00A16B5B" w:rsidRDefault="0005428C" w:rsidP="00A72A62">
            <w:pPr>
              <w:pStyle w:val="TAL"/>
              <w:ind w:left="126"/>
            </w:pPr>
          </w:p>
        </w:tc>
      </w:tr>
      <w:tr w:rsidR="0005428C" w:rsidRPr="00A16B5B" w14:paraId="07A85F6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E8003D"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5DDC0D"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CF9649" w14:textId="77777777" w:rsidR="0005428C" w:rsidRPr="00C84DC5" w:rsidRDefault="0005428C" w:rsidP="00A72A62">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52926"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888F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B019B" w14:textId="77777777" w:rsidR="0005428C" w:rsidRPr="00A16B5B" w:rsidRDefault="0005428C" w:rsidP="00A72A62">
            <w:pPr>
              <w:pStyle w:val="TAL"/>
            </w:pPr>
            <w:r w:rsidRPr="00A16B5B">
              <w:t xml:space="preserve">The MIME content type of resource at </w:t>
            </w:r>
            <w:r w:rsidRPr="00C84DC5">
              <w:rPr>
                <w:rStyle w:val="Codechar"/>
              </w:rPr>
              <w:t>locator</w:t>
            </w:r>
            <w:r w:rsidRPr="00A16B5B">
              <w:t>.</w:t>
            </w:r>
          </w:p>
          <w:p w14:paraId="44B99902"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1F2FCBC1" w14:textId="77777777" w:rsidR="0005428C" w:rsidRPr="00A16B5B" w:rsidRDefault="0005428C" w:rsidP="00A72A62">
            <w:pPr>
              <w:pStyle w:val="TAL"/>
            </w:pPr>
          </w:p>
        </w:tc>
      </w:tr>
      <w:tr w:rsidR="0005428C" w:rsidRPr="00A16B5B" w14:paraId="0A9EA8B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161371A"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98BD93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97EC8" w14:textId="77777777" w:rsidR="0005428C" w:rsidRPr="00C84DC5" w:rsidRDefault="0005428C" w:rsidP="00A72A62">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18A09"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94AC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636B0" w14:textId="77777777" w:rsidR="0005428C" w:rsidRPr="00A16B5B" w:rsidRDefault="0005428C" w:rsidP="00A72A62">
            <w:pPr>
              <w:pStyle w:val="TAL"/>
            </w:pPr>
            <w:r w:rsidRPr="00A16B5B">
              <w:t>A fully-qualified term identifier URI that identifies the media delivery protocol at reference point M4 for this Media Entry Point.</w:t>
            </w:r>
          </w:p>
          <w:p w14:paraId="241CF6F3"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63A893E" w14:textId="77777777" w:rsidR="0005428C" w:rsidRPr="00A16B5B" w:rsidRDefault="0005428C" w:rsidP="00A72A62">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EAFD583" w14:textId="77777777" w:rsidR="0005428C" w:rsidRPr="00A16B5B" w:rsidRDefault="0005428C" w:rsidP="00A72A62">
            <w:pPr>
              <w:pStyle w:val="TAL"/>
            </w:pPr>
          </w:p>
        </w:tc>
      </w:tr>
      <w:tr w:rsidR="0005428C" w:rsidRPr="00A16B5B" w14:paraId="41A4903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3BBD2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7956CAF"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74DD8" w14:textId="77777777" w:rsidR="0005428C" w:rsidRPr="00C84DC5" w:rsidRDefault="0005428C" w:rsidP="00A72A62">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209E5"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72796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8046A" w14:textId="77777777" w:rsidR="0005428C" w:rsidRPr="00A16B5B" w:rsidRDefault="0005428C" w:rsidP="00A72A62">
            <w:pPr>
              <w:pStyle w:val="TAL"/>
              <w:keepNext w:val="0"/>
            </w:pPr>
            <w:r w:rsidRPr="00A16B5B">
              <w:t>An optional list of conformance profile URIs with which this Media Entry Point is compliant.</w:t>
            </w:r>
          </w:p>
          <w:p w14:paraId="43BE1F90" w14:textId="77777777" w:rsidR="0005428C" w:rsidRPr="00A16B5B" w:rsidRDefault="0005428C" w:rsidP="00A72A62">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FCDB4F8" w14:textId="77777777" w:rsidR="0005428C" w:rsidRPr="00A16B5B" w:rsidRDefault="0005428C" w:rsidP="00A72A62">
            <w:pPr>
              <w:pStyle w:val="TAL"/>
            </w:pPr>
          </w:p>
        </w:tc>
      </w:tr>
      <w:tr w:rsidR="0005428C" w:rsidRPr="00A16B5B" w14:paraId="71059DC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13E87FE"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6F40393" w14:textId="77777777" w:rsidR="0005428C" w:rsidRPr="00C84DC5" w:rsidRDefault="0005428C" w:rsidP="00A72A62">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9F23F"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F3E8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F244D" w14:textId="77777777" w:rsidR="0005428C" w:rsidRPr="00A16B5B" w:rsidRDefault="0005428C" w:rsidP="00A72A62">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E807498" w14:textId="77777777" w:rsidR="0005428C" w:rsidRPr="00A16B5B" w:rsidRDefault="0005428C" w:rsidP="00A72A62">
            <w:pPr>
              <w:pStyle w:val="TAL"/>
            </w:pPr>
          </w:p>
        </w:tc>
      </w:tr>
      <w:tr w:rsidR="0005428C" w:rsidRPr="00A16B5B" w14:paraId="3AA31C3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F8365E2"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EE89A17" w14:textId="77777777" w:rsidR="0005428C" w:rsidRPr="00C84DC5" w:rsidRDefault="0005428C" w:rsidP="00A72A62">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C627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A175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D5F29" w14:textId="77777777" w:rsidR="0005428C" w:rsidRPr="00A16B5B" w:rsidRDefault="0005428C" w:rsidP="00A72A62">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4AA86E7A" w14:textId="77777777" w:rsidR="0005428C" w:rsidRPr="00A16B5B" w:rsidRDefault="0005428C" w:rsidP="00A72A62">
            <w:pPr>
              <w:pStyle w:val="TAL"/>
              <w:keepNext w:val="0"/>
            </w:pPr>
          </w:p>
        </w:tc>
      </w:tr>
      <w:tr w:rsidR="0005428C" w:rsidRPr="00C84DC5" w14:paraId="19121C8A"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7DE796" w14:textId="77777777" w:rsidR="0005428C" w:rsidRPr="00C84DC5" w:rsidRDefault="0005428C" w:rsidP="00A72A62">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2A202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0A759"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0F518" w14:textId="77777777" w:rsidR="0005428C" w:rsidRPr="00A16B5B" w:rsidRDefault="0005428C" w:rsidP="00A72A62">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06878BFD" w14:textId="77777777" w:rsidR="0005428C" w:rsidRPr="00C84DC5" w:rsidRDefault="0005428C" w:rsidP="00A72A62">
            <w:pPr>
              <w:pStyle w:val="TAL"/>
              <w:rPr>
                <w:rStyle w:val="Codechar"/>
              </w:rPr>
            </w:pPr>
            <w:r w:rsidRPr="00C84DC5">
              <w:rPr>
                <w:rStyle w:val="Codechar"/>
              </w:rPr>
              <w:t>RTC</w:t>
            </w:r>
          </w:p>
        </w:tc>
      </w:tr>
      <w:tr w:rsidR="0005428C" w:rsidRPr="00A16B5B" w14:paraId="0686F26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6DD9360"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D6BC162" w14:textId="77777777" w:rsidR="0005428C" w:rsidRPr="00C84DC5" w:rsidRDefault="0005428C" w:rsidP="00A72A62">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E6C1F1"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FF4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F7678" w14:textId="77777777" w:rsidR="0005428C" w:rsidRPr="00A16B5B" w:rsidRDefault="0005428C" w:rsidP="00A72A62">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6F40BE38"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CE6860" w14:textId="77777777" w:rsidR="0005428C" w:rsidRPr="00A16B5B" w:rsidRDefault="0005428C" w:rsidP="00A72A62">
            <w:pPr>
              <w:pStyle w:val="TAL"/>
            </w:pPr>
          </w:p>
        </w:tc>
      </w:tr>
      <w:tr w:rsidR="0005428C" w:rsidRPr="00A16B5B" w14:paraId="7BE5631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20F51B6"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0BE6E3D" w14:textId="77777777" w:rsidR="0005428C" w:rsidRPr="00C84DC5" w:rsidRDefault="0005428C" w:rsidP="00A72A62">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7D9B4"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9A1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E698C" w14:textId="77777777" w:rsidR="0005428C" w:rsidRPr="00A16B5B" w:rsidRDefault="0005428C" w:rsidP="00A72A62">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89404DD"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8B666F" w14:textId="77777777" w:rsidR="0005428C" w:rsidRPr="00A16B5B" w:rsidRDefault="0005428C" w:rsidP="00A72A62">
            <w:pPr>
              <w:pStyle w:val="TAL"/>
            </w:pPr>
          </w:p>
        </w:tc>
      </w:tr>
      <w:tr w:rsidR="0005428C" w:rsidRPr="00A16B5B" w14:paraId="0A992C5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A18A24F"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788E5" w14:textId="77777777" w:rsidR="0005428C" w:rsidRPr="00C84DC5" w:rsidRDefault="0005428C" w:rsidP="00A72A62">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B64A7"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811BA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DDBD5" w14:textId="77777777" w:rsidR="0005428C" w:rsidRPr="00A16B5B" w:rsidRDefault="0005428C" w:rsidP="00A72A62">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0EB76D3F"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2DE6CED2" w14:textId="77777777" w:rsidR="0005428C" w:rsidRPr="00A16B5B" w:rsidRDefault="0005428C" w:rsidP="00A72A62">
            <w:pPr>
              <w:pStyle w:val="TAL"/>
              <w:keepNext w:val="0"/>
            </w:pPr>
          </w:p>
        </w:tc>
      </w:tr>
      <w:tr w:rsidR="0005428C" w:rsidRPr="00BB058C" w14:paraId="3711CC1E"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46446B" w14:textId="77777777" w:rsidR="0005428C" w:rsidRPr="00C84DC5" w:rsidRDefault="0005428C" w:rsidP="00A72A62">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BB95A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9579A"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2754F" w14:textId="77777777" w:rsidR="0005428C" w:rsidRPr="00A16B5B" w:rsidRDefault="0005428C" w:rsidP="00A72A62">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46AFA51"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05428C" w:rsidRPr="00A16B5B" w14:paraId="41BD5CE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0D07ACF" w14:textId="77777777" w:rsidR="0005428C" w:rsidRPr="00C84DC5" w:rsidRDefault="0005428C" w:rsidP="00A72A62">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9041DD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A3F69"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F8BB8"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FCCE3"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3FF66" w14:textId="77777777" w:rsidR="0005428C" w:rsidRPr="00A16B5B" w:rsidRDefault="0005428C" w:rsidP="00A72A62">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12C9CB37" w14:textId="77777777" w:rsidR="0005428C" w:rsidRPr="00A16B5B" w:rsidRDefault="0005428C" w:rsidP="00A72A62">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285CAAE" w14:textId="77777777" w:rsidR="0005428C" w:rsidRPr="00A16B5B" w:rsidRDefault="0005428C" w:rsidP="00A72A62">
            <w:pPr>
              <w:spacing w:after="0" w:afterAutospacing="1"/>
              <w:ind w:left="126"/>
            </w:pPr>
          </w:p>
        </w:tc>
      </w:tr>
      <w:tr w:rsidR="0005428C" w:rsidRPr="00A16B5B" w14:paraId="2CA369FA"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A23F79" w14:textId="77777777" w:rsidR="0005428C" w:rsidRPr="00C84DC5" w:rsidRDefault="0005428C" w:rsidP="00A72A62">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69BCDB"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7EE45E"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BB693"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809BC" w14:textId="77777777" w:rsidR="0005428C" w:rsidRPr="00A16B5B" w:rsidRDefault="0005428C" w:rsidP="00A72A62">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474A2D17" w14:textId="77777777" w:rsidR="0005428C" w:rsidRPr="00A16B5B" w:rsidRDefault="0005428C" w:rsidP="00A72A62">
            <w:pPr>
              <w:pStyle w:val="TAL"/>
            </w:pPr>
            <w:r w:rsidRPr="00A16B5B">
              <w:t xml:space="preserve">A list of Media AF addresses (URLs) where the consumption reporting messages are sent by the </w:t>
            </w:r>
            <w:r>
              <w:t>consumption reporting entity</w:t>
            </w:r>
            <w:r w:rsidRPr="00A16B5B">
              <w:t>. (See NOTE 1).</w:t>
            </w:r>
          </w:p>
          <w:p w14:paraId="03B0A340"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A738433" w14:textId="77777777" w:rsidR="0005428C" w:rsidRPr="00A16B5B" w:rsidRDefault="0005428C" w:rsidP="00A72A62">
            <w:pPr>
              <w:spacing w:after="0" w:afterAutospacing="1"/>
              <w:ind w:left="126"/>
            </w:pPr>
          </w:p>
        </w:tc>
      </w:tr>
      <w:tr w:rsidR="0005428C" w:rsidRPr="00A16B5B" w14:paraId="7435875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425604F" w14:textId="77777777" w:rsidR="0005428C" w:rsidRPr="00C84DC5" w:rsidRDefault="0005428C" w:rsidP="00A72A62">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8EC6AE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ED0BA" w14:textId="77777777" w:rsidR="0005428C" w:rsidRPr="00C84DC5" w:rsidRDefault="0005428C" w:rsidP="00A72A62">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2A461D"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09882"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778220" w14:textId="77777777" w:rsidR="0005428C" w:rsidRPr="00A16B5B" w:rsidRDefault="0005428C" w:rsidP="00A72A62">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59C7E9BA"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655E782F" w14:textId="77777777" w:rsidR="0005428C" w:rsidRPr="00A16B5B" w:rsidRDefault="0005428C" w:rsidP="00A72A62">
            <w:pPr>
              <w:spacing w:after="0" w:afterAutospacing="1"/>
              <w:ind w:left="126"/>
            </w:pPr>
          </w:p>
        </w:tc>
      </w:tr>
      <w:tr w:rsidR="0005428C" w:rsidRPr="00A16B5B" w14:paraId="195CF5F1"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4957CB4"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5DDE17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1FE83A"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CC9EC"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7B15D5"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187F0" w14:textId="77777777" w:rsidR="0005428C" w:rsidRPr="00A16B5B" w:rsidRDefault="0005428C" w:rsidP="00A72A62">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5CC8C9D1" w14:textId="77777777" w:rsidR="0005428C" w:rsidRPr="00A16B5B" w:rsidRDefault="0005428C" w:rsidP="00A72A62">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1DF349A5" w14:textId="77777777" w:rsidR="0005428C" w:rsidRPr="00A16B5B" w:rsidRDefault="0005428C" w:rsidP="00A72A62">
            <w:pPr>
              <w:spacing w:after="0" w:afterAutospacing="1"/>
              <w:ind w:left="126"/>
            </w:pPr>
          </w:p>
        </w:tc>
      </w:tr>
      <w:tr w:rsidR="0005428C" w:rsidRPr="00BB058C" w14:paraId="7943EC07"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53DE78" w14:textId="77777777" w:rsidR="0005428C" w:rsidRPr="00C84DC5" w:rsidRDefault="0005428C" w:rsidP="00A72A62">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A52C0"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54938" w14:textId="77777777" w:rsidR="0005428C" w:rsidRPr="00A16B5B" w:rsidRDefault="0005428C" w:rsidP="00A72A62">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26CF65" w14:textId="77777777" w:rsidR="0005428C" w:rsidRPr="00A16B5B" w:rsidRDefault="0005428C" w:rsidP="00A72A62">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54EF3E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150736A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DC2B471"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1911C1A"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F01578"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47888"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40CE60" w14:textId="77777777" w:rsidR="0005428C" w:rsidRPr="00A16B5B" w:rsidRDefault="0005428C" w:rsidP="00A72A62">
            <w:pPr>
              <w:pStyle w:val="TAL"/>
            </w:pPr>
            <w:r w:rsidRPr="00A16B5B">
              <w:t>A list of Media AF addresses (URLs) which offer the APIs for dynamic policy invocation. (See NOTE 1.)</w:t>
            </w:r>
          </w:p>
          <w:p w14:paraId="3F3A11F7"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31D00972" w14:textId="77777777" w:rsidR="0005428C" w:rsidRPr="00A16B5B" w:rsidRDefault="0005428C" w:rsidP="00A72A62">
            <w:pPr>
              <w:keepNext/>
              <w:spacing w:after="0" w:afterAutospacing="1"/>
              <w:ind w:left="126"/>
              <w:rPr>
                <w:rFonts w:ascii="Arial" w:hAnsi="Arial"/>
                <w:iCs/>
                <w:sz w:val="18"/>
                <w:szCs w:val="18"/>
              </w:rPr>
            </w:pPr>
          </w:p>
        </w:tc>
      </w:tr>
      <w:tr w:rsidR="0005428C" w:rsidRPr="00A16B5B" w14:paraId="381D234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C86F2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45CCD69" w14:textId="77777777" w:rsidR="0005428C" w:rsidRPr="00C84DC5" w:rsidRDefault="0005428C" w:rsidP="00A72A62">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0F5B"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70A92"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D6E30" w14:textId="77777777" w:rsidR="0005428C" w:rsidRPr="00A16B5B" w:rsidRDefault="0005428C" w:rsidP="00A72A62">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6858F789" w14:textId="77777777" w:rsidR="0005428C" w:rsidRPr="00A16B5B" w:rsidRDefault="0005428C" w:rsidP="00A72A62">
            <w:pPr>
              <w:spacing w:after="0" w:afterAutospacing="1"/>
              <w:ind w:left="126"/>
              <w:rPr>
                <w:rFonts w:ascii="Arial" w:hAnsi="Arial"/>
                <w:iCs/>
                <w:sz w:val="18"/>
                <w:szCs w:val="18"/>
              </w:rPr>
            </w:pPr>
          </w:p>
        </w:tc>
      </w:tr>
      <w:tr w:rsidR="0005428C" w:rsidRPr="00A16B5B" w14:paraId="3202BD41"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DF32D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DADFFA1"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48CB2" w14:textId="77777777" w:rsidR="0005428C" w:rsidRPr="00C84DC5" w:rsidRDefault="0005428C" w:rsidP="00A72A62">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064DE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744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C614D" w14:textId="77777777" w:rsidR="0005428C" w:rsidRPr="00A16B5B" w:rsidRDefault="0005428C" w:rsidP="00A72A62">
            <w:pPr>
              <w:pStyle w:val="TAL"/>
            </w:pPr>
            <w:r w:rsidRPr="00A16B5B">
              <w:t>Additional identifier for this Policy Template, unique within the scope of its Provisioning Session, that can be cross-referenced with external metadata about the media streaming session.</w:t>
            </w:r>
          </w:p>
          <w:p w14:paraId="529DA84E" w14:textId="77777777" w:rsidR="0005428C" w:rsidRPr="00A16B5B" w:rsidRDefault="0005428C" w:rsidP="00A72A62">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054E904E" w14:textId="77777777" w:rsidR="0005428C" w:rsidRPr="00A16B5B" w:rsidRDefault="0005428C" w:rsidP="00A72A62">
            <w:pPr>
              <w:spacing w:after="0" w:afterAutospacing="1"/>
              <w:ind w:left="126"/>
              <w:rPr>
                <w:rFonts w:ascii="Arial" w:hAnsi="Arial"/>
                <w:iCs/>
                <w:sz w:val="18"/>
                <w:szCs w:val="18"/>
              </w:rPr>
            </w:pPr>
          </w:p>
        </w:tc>
      </w:tr>
      <w:tr w:rsidR="0005428C" w:rsidRPr="00A16B5B" w14:paraId="79B8631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E2333F1"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C696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4B837" w14:textId="77777777" w:rsidR="0005428C" w:rsidRPr="00C84DC5" w:rsidRDefault="0005428C" w:rsidP="00A72A62">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BCC01"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9E1AC7"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63685" w14:textId="77777777" w:rsidR="0005428C" w:rsidRPr="00A16B5B" w:rsidRDefault="0005428C" w:rsidP="00A72A62">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751675F6" w14:textId="77777777" w:rsidR="0005428C" w:rsidRPr="00A16B5B" w:rsidRDefault="0005428C" w:rsidP="00A72A62">
            <w:pPr>
              <w:spacing w:after="0" w:afterAutospacing="1"/>
              <w:ind w:left="126"/>
              <w:rPr>
                <w:rFonts w:ascii="Arial" w:hAnsi="Arial"/>
                <w:iCs/>
                <w:sz w:val="18"/>
                <w:szCs w:val="18"/>
              </w:rPr>
            </w:pPr>
          </w:p>
        </w:tc>
      </w:tr>
      <w:tr w:rsidR="0005428C" w:rsidRPr="00A16B5B" w14:paraId="600770F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1BD5107"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DA48E4"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B3A61" w14:textId="77777777" w:rsidR="0005428C" w:rsidRPr="00C84DC5" w:rsidRDefault="0005428C" w:rsidP="00A72A62">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B7620"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F902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9080B" w14:textId="77777777" w:rsidR="0005428C" w:rsidRPr="00A16B5B" w:rsidRDefault="0005428C" w:rsidP="00A72A62">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16687D4" w14:textId="77777777" w:rsidR="0005428C" w:rsidRPr="00A16B5B" w:rsidRDefault="0005428C" w:rsidP="00A72A62">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1575B758" w14:textId="77777777" w:rsidR="0005428C" w:rsidRPr="00A16B5B" w:rsidRDefault="0005428C" w:rsidP="00A72A62">
            <w:pPr>
              <w:spacing w:after="0" w:afterAutospacing="1"/>
              <w:ind w:left="126"/>
              <w:rPr>
                <w:rFonts w:ascii="Arial" w:hAnsi="Arial"/>
                <w:iCs/>
                <w:sz w:val="18"/>
                <w:szCs w:val="18"/>
              </w:rPr>
            </w:pPr>
          </w:p>
        </w:tc>
      </w:tr>
      <w:tr w:rsidR="0005428C" w:rsidRPr="00A16B5B" w14:paraId="51436BC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850D2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3560960"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285E9" w14:textId="77777777" w:rsidR="0005428C" w:rsidRPr="00C84DC5" w:rsidRDefault="0005428C" w:rsidP="00A72A62">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C813EA" w14:textId="77777777" w:rsidR="0005428C" w:rsidRPr="00BB058C" w:rsidRDefault="0005428C" w:rsidP="00A72A62">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0AA7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874788" w14:textId="77777777" w:rsidR="0005428C" w:rsidRPr="00A16B5B" w:rsidRDefault="0005428C" w:rsidP="00A72A62">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67CFF2C3" w14:textId="77777777" w:rsidR="0005428C" w:rsidRPr="00A16B5B" w:rsidRDefault="0005428C" w:rsidP="00A72A62">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2FA1122F" w14:textId="77777777" w:rsidR="0005428C" w:rsidRPr="00A16B5B" w:rsidRDefault="0005428C" w:rsidP="00A72A62">
            <w:pPr>
              <w:spacing w:after="0" w:afterAutospacing="1"/>
              <w:ind w:left="126"/>
              <w:rPr>
                <w:rFonts w:ascii="Arial" w:hAnsi="Arial"/>
                <w:iCs/>
                <w:sz w:val="18"/>
                <w:szCs w:val="18"/>
              </w:rPr>
            </w:pPr>
          </w:p>
        </w:tc>
      </w:tr>
      <w:tr w:rsidR="0005428C" w:rsidRPr="00A16B5B" w14:paraId="2A2B0C65" w14:textId="77777777" w:rsidTr="00C12DFA">
        <w:trPr>
          <w:jc w:val="center"/>
          <w:ins w:id="854" w:author="Richard Bradbury (2025-04-15)" w:date="2025-04-15T14:25:00Z"/>
        </w:trPr>
        <w:tc>
          <w:tcPr>
            <w:tcW w:w="307" w:type="dxa"/>
            <w:tcBorders>
              <w:top w:val="single" w:sz="4" w:space="0" w:color="000000"/>
              <w:left w:val="single" w:sz="4" w:space="0" w:color="000000"/>
              <w:bottom w:val="single" w:sz="4" w:space="0" w:color="000000"/>
              <w:right w:val="single" w:sz="4" w:space="0" w:color="000000"/>
            </w:tcBorders>
          </w:tcPr>
          <w:p w14:paraId="52E8E342" w14:textId="77777777" w:rsidR="0005428C" w:rsidRPr="00C84DC5" w:rsidRDefault="0005428C" w:rsidP="00A72A62">
            <w:pPr>
              <w:pStyle w:val="TAL"/>
              <w:keepNext w:val="0"/>
              <w:ind w:left="-91"/>
              <w:rPr>
                <w:ins w:id="855" w:author="Richard Bradbury (2025-04-15)" w:date="2025-04-15T14:25: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B633A82" w14:textId="77777777" w:rsidR="0005428C" w:rsidRPr="00C84DC5" w:rsidRDefault="0005428C" w:rsidP="00A72A62">
            <w:pPr>
              <w:pStyle w:val="TAL"/>
              <w:rPr>
                <w:ins w:id="856" w:author="Richard Bradbury (2025-04-15)" w:date="2025-04-15T14:25: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87DC5" w14:textId="38851C0D" w:rsidR="0005428C" w:rsidRPr="00C84DC5" w:rsidRDefault="0005428C" w:rsidP="00A72A62">
            <w:pPr>
              <w:pStyle w:val="TAL"/>
              <w:rPr>
                <w:ins w:id="857" w:author="Richard Bradbury (2025-04-15)" w:date="2025-04-15T14:25:00Z"/>
                <w:rStyle w:val="Codechar"/>
              </w:rPr>
            </w:pPr>
            <w:ins w:id="858" w:author="Richard Bradbury (2025-04-15)" w:date="2025-04-15T14:25:00Z">
              <w:r>
                <w:rPr>
                  <w:rStyle w:val="Codechar"/>
                </w:rPr>
                <w:t>l4sEnablement</w:t>
              </w:r>
            </w:ins>
            <w:ins w:id="859" w:author="Richard Bradbury (2025-05-21)" w:date="2025-05-21T22:44:00Z">
              <w:r w:rsidR="00C12DFA">
                <w:rPr>
                  <w:rStyle w:val="Codechar"/>
                </w:rPr>
                <w: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DC1A9" w14:textId="569655E8" w:rsidR="0005428C" w:rsidRPr="00BB058C" w:rsidRDefault="0005428C" w:rsidP="00A72A62">
            <w:pPr>
              <w:pStyle w:val="PL"/>
              <w:rPr>
                <w:ins w:id="860" w:author="Richard Bradbury (2025-04-15)" w:date="2025-04-15T14:25:00Z"/>
                <w:sz w:val="18"/>
                <w:szCs w:val="18"/>
              </w:rPr>
            </w:pPr>
            <w:ins w:id="861"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B5B18" w14:textId="2D135735" w:rsidR="0005428C" w:rsidRPr="00A16B5B" w:rsidRDefault="0005428C" w:rsidP="00A72A62">
            <w:pPr>
              <w:pStyle w:val="TAC"/>
              <w:keepNext w:val="0"/>
              <w:rPr>
                <w:ins w:id="862" w:author="Richard Bradbury (2025-04-15)" w:date="2025-04-15T14:25:00Z"/>
              </w:rPr>
            </w:pPr>
            <w:ins w:id="863"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CB90A1" w14:textId="778520EE" w:rsidR="00C754A9" w:rsidRPr="00A16B5B" w:rsidRDefault="0005428C" w:rsidP="00C754A9">
            <w:pPr>
              <w:pStyle w:val="TAL"/>
              <w:keepNext w:val="0"/>
              <w:rPr>
                <w:ins w:id="864" w:author="Richard Bradbury (2025-04-15)" w:date="2025-04-15T14:27:00Z"/>
              </w:rPr>
            </w:pPr>
            <w:ins w:id="865" w:author="Richard Bradbury (2025-04-15)" w:date="2025-04-15T14:26:00Z">
              <w:r>
                <w:rPr>
                  <w:rFonts w:hint="eastAsia"/>
                  <w:lang w:eastAsia="zh-CN"/>
                </w:rPr>
                <w:t>I</w:t>
              </w:r>
              <w:r>
                <w:rPr>
                  <w:lang w:eastAsia="zh-CN"/>
                </w:rPr>
                <w:t xml:space="preserve">ndicates </w:t>
              </w:r>
            </w:ins>
            <w:ins w:id="866" w:author="Richard Bradbury (2025-05-21)" w:date="2025-05-21T22:44:00Z">
              <w:r w:rsidR="00C12DFA">
                <w:rPr>
                  <w:lang w:eastAsia="zh-CN"/>
                </w:rPr>
                <w:t xml:space="preserve">a preference </w:t>
              </w:r>
            </w:ins>
            <w:ins w:id="867" w:author="Richard Bradbury (2025-04-15)" w:date="2025-04-15T14:26:00Z">
              <w:r>
                <w:rPr>
                  <w:lang w:eastAsia="zh-CN"/>
                </w:rPr>
                <w:t>that ECN marking for L4S</w:t>
              </w:r>
              <w:r>
                <w:t xml:space="preserve"> functionality</w:t>
              </w:r>
              <w:r>
                <w:rPr>
                  <w:lang w:eastAsia="zh-CN"/>
                </w:rPr>
                <w:t xml:space="preserve"> is</w:t>
              </w:r>
            </w:ins>
            <w:ins w:id="868" w:author="Richard Bradbury (2025-04-15)" w:date="2025-04-15T14:44:00Z">
              <w:r w:rsidR="005B4BDD">
                <w:rPr>
                  <w:lang w:eastAsia="zh-CN"/>
                </w:rPr>
                <w:t xml:space="preserve"> </w:t>
              </w:r>
            </w:ins>
            <w:ins w:id="869" w:author="Richard Bradbury (2025-04-15)" w:date="2025-04-15T14:26:00Z">
              <w:r>
                <w:rPr>
                  <w:lang w:eastAsia="zh-CN"/>
                </w:rPr>
                <w:t>e</w:t>
              </w:r>
              <w:r>
                <w:t>nabled</w:t>
              </w:r>
              <w:r>
                <w:rPr>
                  <w:lang w:eastAsia="zh-CN"/>
                </w:rPr>
                <w:t xml:space="preserve"> by the Media </w:t>
              </w:r>
            </w:ins>
            <w:ins w:id="870" w:author="Huawei-Qi-0521" w:date="2025-05-21T15:05:00Z">
              <w:r w:rsidR="00C12DFA">
                <w:rPr>
                  <w:lang w:eastAsia="zh-CN"/>
                </w:rPr>
                <w:t>Session Handler</w:t>
              </w:r>
            </w:ins>
            <w:ins w:id="871" w:author="Richard Bradbury (2025-04-15)" w:date="2025-04-15T14:26:00Z">
              <w:r>
                <w:rPr>
                  <w:lang w:eastAsia="zh-CN"/>
                </w:rPr>
                <w:t xml:space="preserve"> for media delivery sessions that instantiate this Policy Template.</w:t>
              </w:r>
            </w:ins>
          </w:p>
          <w:p w14:paraId="28F2745F" w14:textId="65784BC0" w:rsidR="0005428C" w:rsidRPr="00A16B5B" w:rsidRDefault="00C754A9" w:rsidP="00C754A9">
            <w:pPr>
              <w:pStyle w:val="TAL"/>
              <w:keepNext w:val="0"/>
              <w:rPr>
                <w:ins w:id="872" w:author="Richard Bradbury (2025-04-15)" w:date="2025-04-15T14:25:00Z"/>
              </w:rPr>
            </w:pPr>
            <w:ins w:id="873"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78673361" w14:textId="77777777" w:rsidR="0005428C" w:rsidRPr="00A16B5B" w:rsidRDefault="0005428C" w:rsidP="00A72A62">
            <w:pPr>
              <w:spacing w:after="0" w:afterAutospacing="1"/>
              <w:ind w:left="126"/>
              <w:rPr>
                <w:ins w:id="874" w:author="Richard Bradbury (2025-04-15)" w:date="2025-04-15T14:25:00Z"/>
                <w:rFonts w:ascii="Arial" w:hAnsi="Arial"/>
                <w:iCs/>
                <w:sz w:val="18"/>
                <w:szCs w:val="18"/>
              </w:rPr>
            </w:pPr>
          </w:p>
        </w:tc>
      </w:tr>
      <w:tr w:rsidR="00C12DFA" w:rsidRPr="00A16B5B" w14:paraId="72EED8C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8DB8C29" w14:textId="77777777" w:rsidR="00C12DFA" w:rsidRPr="00C84DC5" w:rsidRDefault="00C12DFA" w:rsidP="00C12DF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99CF40E" w14:textId="77777777" w:rsidR="00C12DFA" w:rsidRPr="00C84DC5" w:rsidRDefault="00C12DFA" w:rsidP="00C12DF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4BC442" w14:textId="0B91222B" w:rsidR="00C12DFA" w:rsidRDefault="00C12DFA" w:rsidP="00C12DFA">
            <w:pPr>
              <w:pStyle w:val="TAL"/>
              <w:rPr>
                <w:rStyle w:val="Codechar"/>
              </w:rPr>
            </w:pPr>
            <w:ins w:id="875" w:author="Huawei-Qi" w:date="2025-05-13T10:25:00Z">
              <w:r w:rsidRPr="00801A11">
                <w:rPr>
                  <w:rStyle w:val="Codechar"/>
                </w:rPr>
                <w:t>q</w:t>
              </w:r>
              <w:bookmarkStart w:id="876" w:name="_Hlk198567627"/>
              <w:r w:rsidRPr="00801A11">
                <w:rPr>
                  <w:rStyle w:val="Codechar"/>
                </w:rPr>
                <w:t>oSMonitoring</w:t>
              </w:r>
            </w:ins>
            <w:ins w:id="877" w:author="Richard Bradbury" w:date="2025-05-13T18:17:00Z">
              <w:r>
                <w:rPr>
                  <w:rStyle w:val="Codechar"/>
                </w:rPr>
                <w:t>‌</w:t>
              </w:r>
            </w:ins>
            <w:bookmarkEnd w:id="876"/>
            <w:ins w:id="878" w:author="Richard Bradbury (2025-05-21)" w:date="2025-05-21T22:47:00Z">
              <w:r>
                <w:rPr>
                  <w:rStyle w:val="Codechar"/>
                </w:rPr>
                <w:t>Enablement‌Preference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4E588" w14:textId="59D8864A" w:rsidR="00C12DFA" w:rsidRDefault="00C12DFA" w:rsidP="00C12DFA">
            <w:pPr>
              <w:pStyle w:val="PL"/>
              <w:rPr>
                <w:sz w:val="18"/>
                <w:szCs w:val="18"/>
              </w:rPr>
            </w:pPr>
            <w:ins w:id="879"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D645CF" w14:textId="62A4A756" w:rsidR="00C12DFA" w:rsidRDefault="00C12DFA" w:rsidP="00C12DFA">
            <w:pPr>
              <w:pStyle w:val="TAC"/>
              <w:keepNext w:val="0"/>
            </w:pPr>
            <w:ins w:id="880"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B48201" w14:textId="77777777" w:rsidR="00C12DFA" w:rsidRPr="00A16B5B" w:rsidRDefault="00C12DFA" w:rsidP="00C12DFA">
            <w:pPr>
              <w:pStyle w:val="TAL"/>
              <w:keepNext w:val="0"/>
              <w:rPr>
                <w:ins w:id="881" w:author="Huawei-Qi" w:date="2025-05-13T10:25:00Z"/>
              </w:rPr>
            </w:pPr>
            <w:ins w:id="882" w:author="Huawei-Qi" w:date="2025-05-13T10:25:00Z">
              <w:r>
                <w:rPr>
                  <w:rFonts w:hint="eastAsia"/>
                  <w:lang w:eastAsia="zh-CN"/>
                </w:rPr>
                <w:t>I</w:t>
              </w:r>
              <w:r>
                <w:rPr>
                  <w:lang w:eastAsia="zh-CN"/>
                </w:rPr>
                <w:t xml:space="preserve">ndicates </w:t>
              </w:r>
            </w:ins>
            <w:ins w:id="883" w:author="Richard Bradbury (2025-05-21)" w:date="2025-05-21T22:47:00Z">
              <w:r>
                <w:rPr>
                  <w:lang w:eastAsia="zh-CN"/>
                </w:rPr>
                <w:t xml:space="preserve">a preference </w:t>
              </w:r>
            </w:ins>
            <w:ins w:id="884" w:author="Huawei-Qi" w:date="2025-05-13T10:25:00Z">
              <w:r>
                <w:rPr>
                  <w:lang w:eastAsia="zh-CN"/>
                </w:rPr>
                <w:t>that QoS monitoring</w:t>
              </w:r>
              <w:r>
                <w:t xml:space="preserve"> functionality</w:t>
              </w:r>
              <w:r>
                <w:rPr>
                  <w:lang w:eastAsia="zh-CN"/>
                </w:rPr>
                <w:t xml:space="preserve"> is e</w:t>
              </w:r>
              <w:r>
                <w:t>nabled</w:t>
              </w:r>
              <w:r>
                <w:rPr>
                  <w:lang w:eastAsia="zh-CN"/>
                </w:rPr>
                <w:t xml:space="preserve"> by the Media </w:t>
              </w:r>
            </w:ins>
            <w:ins w:id="885" w:author="Huawei-Qi-0521" w:date="2025-05-21T15:06:00Z">
              <w:r>
                <w:rPr>
                  <w:lang w:eastAsia="zh-CN"/>
                </w:rPr>
                <w:t>Session Handler</w:t>
              </w:r>
            </w:ins>
            <w:ins w:id="886" w:author="Huawei-Qi" w:date="2025-05-13T10:25:00Z">
              <w:r>
                <w:rPr>
                  <w:lang w:eastAsia="zh-CN"/>
                </w:rPr>
                <w:t xml:space="preserve"> for media delivery sessions that instantiate this Policy Template</w:t>
              </w:r>
            </w:ins>
            <w:ins w:id="887" w:author="Huawei-Qi-0521" w:date="2025-05-21T15:06:00Z">
              <w:r>
                <w:rPr>
                  <w:lang w:eastAsia="zh-CN"/>
                </w:rPr>
                <w:t xml:space="preserve"> with a QoS monitoring Enablement flag set in the Dynamic Policy request</w:t>
              </w:r>
            </w:ins>
            <w:ins w:id="888" w:author="Huawei-Qi" w:date="2025-05-13T10:25:00Z">
              <w:r>
                <w:rPr>
                  <w:lang w:eastAsia="zh-CN"/>
                </w:rPr>
                <w:t>.</w:t>
              </w:r>
            </w:ins>
          </w:p>
          <w:p w14:paraId="1B40E0E8" w14:textId="64EC528D" w:rsidR="00C12DFA" w:rsidRDefault="00C12DFA" w:rsidP="00C12DFA">
            <w:pPr>
              <w:pStyle w:val="TAL"/>
              <w:keepNext w:val="0"/>
              <w:rPr>
                <w:rFonts w:hint="eastAsia"/>
                <w:lang w:eastAsia="zh-CN"/>
              </w:rPr>
            </w:pPr>
            <w:ins w:id="889"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2300DB6E" w14:textId="77777777" w:rsidR="00C12DFA" w:rsidRPr="00A16B5B" w:rsidRDefault="00C12DFA" w:rsidP="00C12DFA">
            <w:pPr>
              <w:spacing w:after="0" w:afterAutospacing="1"/>
              <w:ind w:left="126"/>
              <w:rPr>
                <w:rFonts w:ascii="Arial" w:hAnsi="Arial"/>
                <w:iCs/>
                <w:sz w:val="18"/>
                <w:szCs w:val="18"/>
              </w:rPr>
            </w:pPr>
          </w:p>
        </w:tc>
      </w:tr>
      <w:tr w:rsidR="00C12DFA" w:rsidRPr="00A16B5B" w14:paraId="606687B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28A1E1D"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B20532" w14:textId="77777777" w:rsidR="00C12DFA" w:rsidRPr="00C84DC5" w:rsidRDefault="00C12DFA" w:rsidP="00C12DFA">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E0DA7" w14:textId="77777777" w:rsidR="00C12DFA" w:rsidRPr="00BB058C" w:rsidRDefault="00C12DFA" w:rsidP="00C12DFA">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DEAC3D"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8281A5" w14:textId="77777777" w:rsidR="00C12DFA" w:rsidRPr="00A16B5B" w:rsidRDefault="00C12DFA" w:rsidP="00C12DFA">
            <w:pPr>
              <w:pStyle w:val="TAL"/>
              <w:keepNext w:val="0"/>
            </w:pPr>
            <w:r w:rsidRPr="00A16B5B">
              <w:t xml:space="preserve">A list of Service Data Flow description methods, </w:t>
            </w:r>
            <w:proofErr w:type="gramStart"/>
            <w:r w:rsidRPr="00A16B5B">
              <w:t>e.g.</w:t>
            </w:r>
            <w:proofErr w:type="gramEnd"/>
            <w:r w:rsidRPr="00A16B5B">
              <w:t xml:space="preserve">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4BB4567B" w14:textId="77777777" w:rsidR="00C12DFA" w:rsidRPr="00A16B5B" w:rsidRDefault="00C12DFA" w:rsidP="00C12DFA">
            <w:pPr>
              <w:spacing w:after="0" w:afterAutospacing="1"/>
              <w:ind w:left="126"/>
              <w:rPr>
                <w:rFonts w:ascii="Arial" w:hAnsi="Arial"/>
                <w:iCs/>
                <w:sz w:val="18"/>
                <w:szCs w:val="18"/>
              </w:rPr>
            </w:pPr>
          </w:p>
        </w:tc>
      </w:tr>
      <w:tr w:rsidR="00C12DFA" w:rsidRPr="00BB058C" w14:paraId="4FD75F2B"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719248" w14:textId="77777777" w:rsidR="00C12DFA" w:rsidRPr="00C84DC5" w:rsidRDefault="00C12DFA" w:rsidP="00C12DFA">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5B857" w14:textId="77777777" w:rsidR="00C12DFA" w:rsidRPr="00BB058C" w:rsidRDefault="00C12DFA" w:rsidP="00C12DFA">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7D8F77"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58201" w14:textId="77777777" w:rsidR="00C12DFA" w:rsidRPr="00A16B5B" w:rsidRDefault="00C12DFA" w:rsidP="00C12DFA">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62891590" w14:textId="77777777" w:rsidR="00C12DFA" w:rsidRPr="00A16B5B" w:rsidRDefault="00C12DFA" w:rsidP="00C12DFA">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00D0DCE"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62F6822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46ACB77"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00C5BB6" w14:textId="77777777" w:rsidR="00C12DFA" w:rsidRPr="00C84DC5" w:rsidRDefault="00C12DFA" w:rsidP="00C12DFA">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739E5" w14:textId="77777777" w:rsidR="00C12DFA" w:rsidRPr="00BB058C" w:rsidRDefault="00C12DFA" w:rsidP="00C12DF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4EBCB"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6B046" w14:textId="77777777" w:rsidR="00C12DFA" w:rsidRPr="00A16B5B" w:rsidRDefault="00C12DFA" w:rsidP="00C12DFA">
            <w:pPr>
              <w:pStyle w:val="TAL"/>
            </w:pPr>
            <w:r w:rsidRPr="00A16B5B">
              <w:t>The identifier of this metrics reporting configuration, unique within the scope of the parent Provisioning Session.</w:t>
            </w:r>
          </w:p>
          <w:p w14:paraId="2E154BFE" w14:textId="77777777" w:rsidR="00C12DFA" w:rsidRPr="00A16B5B" w:rsidRDefault="00C12DFA" w:rsidP="00C12DFA">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02110B98" w14:textId="77777777" w:rsidR="00C12DFA" w:rsidRPr="00A16B5B" w:rsidRDefault="00C12DFA" w:rsidP="00C12DFA">
            <w:pPr>
              <w:spacing w:after="0" w:afterAutospacing="1"/>
              <w:ind w:left="126"/>
            </w:pPr>
          </w:p>
        </w:tc>
      </w:tr>
      <w:tr w:rsidR="00C12DFA" w:rsidRPr="00A16B5B" w14:paraId="5E85788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5EC44BA"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155847" w14:textId="77777777" w:rsidR="00C12DFA" w:rsidRPr="00C84DC5" w:rsidRDefault="00C12DFA" w:rsidP="00C12DF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88B49" w14:textId="77777777" w:rsidR="00C12DFA" w:rsidRPr="00BB058C" w:rsidRDefault="00C12DFA" w:rsidP="00C12DF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45427"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D0D8C" w14:textId="77777777" w:rsidR="00C12DFA" w:rsidRPr="00A16B5B" w:rsidRDefault="00C12DFA" w:rsidP="00C12DFA">
            <w:pPr>
              <w:pStyle w:val="TAL"/>
            </w:pPr>
            <w:r w:rsidRPr="00A16B5B">
              <w:t>A list of Media AF addresses to which metrics reports shall be sent. (See NOTE 1).</w:t>
            </w:r>
          </w:p>
          <w:p w14:paraId="714D823C" w14:textId="77777777" w:rsidR="00C12DFA" w:rsidRPr="00A16B5B" w:rsidRDefault="00C12DFA" w:rsidP="00C12DF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458A1CF3" w14:textId="77777777" w:rsidR="00C12DFA" w:rsidRPr="00A16B5B" w:rsidRDefault="00C12DFA" w:rsidP="00C12DFA">
            <w:pPr>
              <w:spacing w:after="0" w:afterAutospacing="1"/>
              <w:ind w:left="126"/>
            </w:pPr>
          </w:p>
        </w:tc>
      </w:tr>
      <w:tr w:rsidR="00C12DFA" w:rsidRPr="00A16B5B" w14:paraId="55CB58A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16CF216"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900E30" w14:textId="77777777" w:rsidR="00C12DFA" w:rsidRPr="00C84DC5" w:rsidRDefault="00C12DFA" w:rsidP="00C12DFA">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CF2E6" w14:textId="77777777" w:rsidR="00C12DFA" w:rsidRPr="00BB058C" w:rsidRDefault="00C12DFA" w:rsidP="00C12DFA">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F2284" w14:textId="77777777" w:rsidR="00C12DFA" w:rsidRPr="00A16B5B" w:rsidRDefault="00C12DFA" w:rsidP="00C12DFA">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C0E4C" w14:textId="77777777" w:rsidR="00C12DFA" w:rsidRPr="00A16B5B" w:rsidRDefault="00C12DFA" w:rsidP="00C12DFA">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529D6C79" w14:textId="77777777" w:rsidR="00C12DFA" w:rsidRPr="00A16B5B" w:rsidRDefault="00C12DFA" w:rsidP="00C12DFA">
            <w:pPr>
              <w:pStyle w:val="TAL"/>
            </w:pPr>
            <w:r w:rsidRPr="00A16B5B">
              <w:rPr>
                <w:lang w:eastAsia="zh-CN"/>
              </w:rPr>
              <w:t>If present, the array shall identify at least one network slice.</w:t>
            </w:r>
          </w:p>
          <w:p w14:paraId="7C574940" w14:textId="77777777" w:rsidR="00C12DFA" w:rsidRPr="00A16B5B" w:rsidRDefault="00C12DFA" w:rsidP="00C12DFA">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3BA220A6" w14:textId="77777777" w:rsidR="00C12DFA" w:rsidRPr="00A16B5B" w:rsidRDefault="00C12DFA" w:rsidP="00C12DFA">
            <w:pPr>
              <w:spacing w:after="0" w:afterAutospacing="1"/>
              <w:ind w:left="126"/>
            </w:pPr>
          </w:p>
        </w:tc>
      </w:tr>
      <w:tr w:rsidR="00C12DFA" w:rsidRPr="00A16B5B" w14:paraId="3631F74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51491B2"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1265F1D" w14:textId="77777777" w:rsidR="00C12DFA" w:rsidRPr="00C84DC5" w:rsidRDefault="00C12DFA" w:rsidP="00C12DFA">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BA258" w14:textId="77777777" w:rsidR="00C12DFA" w:rsidRPr="00BB058C" w:rsidRDefault="00C12DFA" w:rsidP="00C12DFA">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FD665"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0C506" w14:textId="77777777" w:rsidR="00C12DFA" w:rsidRPr="00A16B5B" w:rsidRDefault="00C12DFA" w:rsidP="00C12DFA">
            <w:pPr>
              <w:pStyle w:val="TAL"/>
            </w:pPr>
            <w:r w:rsidRPr="00A16B5B">
              <w:t>A URI identifying the metrics scheme that metrics reports shall use (see clause 5.2.11).</w:t>
            </w:r>
          </w:p>
          <w:p w14:paraId="7CD332F8" w14:textId="77777777" w:rsidR="00C12DFA" w:rsidRPr="00A16B5B" w:rsidRDefault="00C12DFA" w:rsidP="00C12DFA">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4D575259" w14:textId="77777777" w:rsidR="00C12DFA" w:rsidRPr="00A16B5B" w:rsidRDefault="00C12DFA" w:rsidP="00C12DFA">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29FEFCB8" w14:textId="77777777" w:rsidR="00C12DFA" w:rsidRPr="00A16B5B" w:rsidRDefault="00C12DFA" w:rsidP="00C12DFA">
            <w:pPr>
              <w:spacing w:after="0" w:afterAutospacing="1"/>
              <w:ind w:left="126"/>
            </w:pPr>
          </w:p>
        </w:tc>
      </w:tr>
      <w:tr w:rsidR="00C12DFA" w:rsidRPr="00A16B5B" w14:paraId="043DC45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5E785B4"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01255B" w14:textId="77777777" w:rsidR="00C12DFA" w:rsidRPr="00C84DC5" w:rsidRDefault="00C12DFA" w:rsidP="00C12DFA">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2DB2A" w14:textId="77777777" w:rsidR="00C12DFA" w:rsidRPr="00BB058C" w:rsidRDefault="00C12DFA" w:rsidP="00C12DFA">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EC28F"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ABBCB" w14:textId="77777777" w:rsidR="00C12DFA" w:rsidRPr="00A16B5B" w:rsidRDefault="00C12DFA" w:rsidP="00C12DFA">
            <w:pPr>
              <w:pStyle w:val="TAL"/>
            </w:pPr>
            <w:r w:rsidRPr="00A16B5B">
              <w:t>The name of the Data Network which shall be used to send metrics reports.</w:t>
            </w:r>
          </w:p>
          <w:p w14:paraId="15233E67" w14:textId="77777777" w:rsidR="00C12DFA" w:rsidRPr="00A16B5B" w:rsidRDefault="00C12DFA" w:rsidP="00C12DFA">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041DBF3A" w14:textId="77777777" w:rsidR="00C12DFA" w:rsidRPr="00A16B5B" w:rsidRDefault="00C12DFA" w:rsidP="00C12DFA">
            <w:pPr>
              <w:spacing w:after="0" w:afterAutospacing="1"/>
              <w:ind w:left="126"/>
            </w:pPr>
          </w:p>
        </w:tc>
      </w:tr>
      <w:tr w:rsidR="00C12DFA" w:rsidRPr="00A16B5B" w14:paraId="7554CA2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A17D1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E48CC7F" w14:textId="77777777" w:rsidR="00C12DFA" w:rsidRPr="00C84DC5" w:rsidRDefault="00C12DFA" w:rsidP="00C12DFA">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A089E"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95F21"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1344A3" w14:textId="77777777" w:rsidR="00C12DFA" w:rsidRPr="00A16B5B" w:rsidRDefault="00C12DFA" w:rsidP="00C12DFA">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573CFE46" w14:textId="77777777" w:rsidR="00C12DFA" w:rsidRPr="00A16B5B" w:rsidRDefault="00C12DFA" w:rsidP="00C12DFA">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9F3B432" w14:textId="77777777" w:rsidR="00C12DFA" w:rsidRPr="00A16B5B" w:rsidRDefault="00C12DFA" w:rsidP="00C12DFA">
            <w:pPr>
              <w:spacing w:after="0" w:afterAutospacing="1"/>
              <w:ind w:left="126"/>
            </w:pPr>
          </w:p>
        </w:tc>
      </w:tr>
      <w:tr w:rsidR="00C12DFA" w:rsidRPr="00A16B5B" w14:paraId="29F9410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DC8B98"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E41412" w14:textId="77777777" w:rsidR="00C12DFA" w:rsidRPr="00C84DC5" w:rsidRDefault="00C12DFA" w:rsidP="00C12DFA">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2C5D0"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9D25"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587374" w14:textId="77777777" w:rsidR="00C12DFA" w:rsidRPr="00A16B5B" w:rsidRDefault="00C12DFA" w:rsidP="00C12DFA">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5751E8E7" w14:textId="77777777" w:rsidR="00C12DFA" w:rsidRPr="00A16B5B" w:rsidRDefault="00C12DFA" w:rsidP="00C12DFA">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7C60D5DC" w14:textId="77777777" w:rsidR="00C12DFA" w:rsidRPr="00A16B5B" w:rsidRDefault="00C12DFA" w:rsidP="00C12DFA">
            <w:pPr>
              <w:spacing w:after="0" w:afterAutospacing="1"/>
              <w:ind w:left="126"/>
            </w:pPr>
          </w:p>
        </w:tc>
      </w:tr>
      <w:tr w:rsidR="00C12DFA" w:rsidRPr="00A16B5B" w14:paraId="396581F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A3F5C03"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B9D613" w14:textId="77777777" w:rsidR="00C12DFA" w:rsidRPr="00C84DC5" w:rsidRDefault="00C12DFA" w:rsidP="00C12DFA">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5681D3"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F5D36"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7A721" w14:textId="77777777" w:rsidR="00C12DFA" w:rsidRPr="00A16B5B" w:rsidRDefault="00C12DFA" w:rsidP="00C12DFA">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23834D8B" w14:textId="77777777" w:rsidR="00C12DFA" w:rsidRPr="00A16B5B" w:rsidRDefault="00C12DFA" w:rsidP="00C12DFA">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7F429BF2" w14:textId="77777777" w:rsidR="00C12DFA" w:rsidRPr="00A16B5B" w:rsidRDefault="00C12DFA" w:rsidP="00C12DFA">
            <w:pPr>
              <w:spacing w:after="0" w:afterAutospacing="1"/>
              <w:ind w:left="126"/>
            </w:pPr>
          </w:p>
        </w:tc>
      </w:tr>
      <w:tr w:rsidR="00C12DFA" w:rsidRPr="00A16B5B" w14:paraId="15CF51F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637755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89D3C36" w14:textId="77777777" w:rsidR="00C12DFA" w:rsidRPr="00C84DC5" w:rsidRDefault="00C12DFA" w:rsidP="00C12DFA">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BA088" w14:textId="77777777" w:rsidR="00C12DFA" w:rsidRPr="00BB058C" w:rsidRDefault="00C12DFA" w:rsidP="00C12DFA">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A7519"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9B04F0" w14:textId="77777777" w:rsidR="00C12DFA" w:rsidRPr="00A16B5B" w:rsidRDefault="00C12DFA" w:rsidP="00C12DFA">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1C19689F" w14:textId="77777777" w:rsidR="00C12DFA" w:rsidRPr="00A16B5B" w:rsidRDefault="00C12DFA" w:rsidP="00C12DFA">
            <w:pPr>
              <w:spacing w:after="0" w:afterAutospacing="1"/>
              <w:ind w:left="126"/>
            </w:pPr>
          </w:p>
        </w:tc>
      </w:tr>
      <w:tr w:rsidR="00C12DFA" w:rsidRPr="00A16B5B" w14:paraId="4152363A"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D87242D"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83B0D5" w14:textId="77777777" w:rsidR="00C12DFA" w:rsidRPr="00C84DC5" w:rsidRDefault="00C12DFA" w:rsidP="00C12DFA">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23B717" w14:textId="77777777" w:rsidR="00C12DFA" w:rsidRPr="00BB058C" w:rsidRDefault="00C12DFA" w:rsidP="00C12DFA">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33D3C9"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851C" w14:textId="77777777" w:rsidR="00C12DFA" w:rsidRDefault="00C12DFA" w:rsidP="00C12DFA">
            <w:pPr>
              <w:pStyle w:val="TAL"/>
            </w:pPr>
            <w:r>
              <w:t xml:space="preserve">If present, a non-empty map of </w:t>
            </w:r>
            <w:proofErr w:type="spellStart"/>
            <w:r>
              <w:t>QoE</w:t>
            </w:r>
            <w:proofErr w:type="spellEnd"/>
            <w:r>
              <w:t xml:space="preserve"> metrics to their respective threshold values.</w:t>
            </w:r>
          </w:p>
          <w:p w14:paraId="530F5AC3" w14:textId="77777777" w:rsidR="00C12DFA" w:rsidRDefault="00C12DFA" w:rsidP="00C12DFA">
            <w:pPr>
              <w:pStyle w:val="TAL"/>
              <w:ind w:left="284" w:hanging="284"/>
            </w:pPr>
            <w:r>
              <w:t>-</w:t>
            </w:r>
            <w:r>
              <w:tab/>
              <w:t>The index of the associative array shall be the fully-qualified term identifier URI of a metric specified in annex E of TS 26.512 [6] or annex C of TS 26.113 [7].</w:t>
            </w:r>
          </w:p>
          <w:p w14:paraId="0F19D1A5" w14:textId="77777777" w:rsidR="00C12DFA" w:rsidRDefault="00C12DFA" w:rsidP="00C12DFA">
            <w:pPr>
              <w:pStyle w:val="TAL"/>
              <w:ind w:left="284" w:hanging="284"/>
            </w:pPr>
            <w:r>
              <w:t>-</w:t>
            </w:r>
            <w:r>
              <w:tab/>
              <w:t>The value of each associative array member shall be an array of floating-point threshold values.</w:t>
            </w:r>
          </w:p>
          <w:p w14:paraId="6C8C6282" w14:textId="77777777" w:rsidR="00C12DFA" w:rsidRPr="00A16B5B" w:rsidRDefault="00C12DFA" w:rsidP="00C12DFA">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60ABFE93" w14:textId="77777777" w:rsidR="00C12DFA" w:rsidRPr="00A16B5B" w:rsidRDefault="00C12DFA" w:rsidP="00C12DFA">
            <w:pPr>
              <w:spacing w:after="0" w:afterAutospacing="1"/>
              <w:ind w:left="126"/>
            </w:pPr>
          </w:p>
        </w:tc>
      </w:tr>
      <w:tr w:rsidR="00C12DFA" w:rsidRPr="00A16B5B" w14:paraId="6182C67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9F72D55"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92DCAF" w14:textId="77777777" w:rsidR="00C12DFA" w:rsidRPr="00C84DC5" w:rsidRDefault="00C12DFA" w:rsidP="00C12DFA">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9185E" w14:textId="77777777" w:rsidR="00C12DFA" w:rsidRPr="00BB058C" w:rsidRDefault="00C12DFA" w:rsidP="00C12DFA">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88C1E"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4416B1" w14:textId="77777777" w:rsidR="00C12DFA" w:rsidRDefault="00C12DFA" w:rsidP="00C12DFA">
            <w:pPr>
              <w:pStyle w:val="TAL"/>
            </w:pPr>
            <w:r>
              <w:t xml:space="preserve">If present, a non-empty map of </w:t>
            </w:r>
            <w:proofErr w:type="spellStart"/>
            <w:r>
              <w:t>QoE</w:t>
            </w:r>
            <w:proofErr w:type="spellEnd"/>
            <w:r>
              <w:t xml:space="preserve"> metrics to their respective threshold values.</w:t>
            </w:r>
          </w:p>
          <w:p w14:paraId="40275C31" w14:textId="77777777" w:rsidR="00C12DFA" w:rsidRDefault="00C12DFA" w:rsidP="00C12DFA">
            <w:pPr>
              <w:pStyle w:val="TAL"/>
              <w:ind w:left="284" w:hanging="284"/>
            </w:pPr>
            <w:r>
              <w:t>-</w:t>
            </w:r>
            <w:r>
              <w:tab/>
              <w:t>The index of the associative array shall be the fully-qualified term identifier URI of a metric specified in annex E of TS 26.512 [6] or annex C of TS 26.113 [7].</w:t>
            </w:r>
          </w:p>
          <w:p w14:paraId="4108A01D" w14:textId="77777777" w:rsidR="00C12DFA" w:rsidRDefault="00C12DFA" w:rsidP="00C12DFA">
            <w:pPr>
              <w:pStyle w:val="TAL"/>
              <w:ind w:left="284" w:hanging="284"/>
            </w:pPr>
            <w:r>
              <w:t>-</w:t>
            </w:r>
            <w:r>
              <w:tab/>
              <w:t>The value of each associative array member shall be an array of floating-point threshold values.</w:t>
            </w:r>
          </w:p>
          <w:p w14:paraId="02F349FC" w14:textId="77777777" w:rsidR="00C12DFA" w:rsidRPr="00A16B5B" w:rsidRDefault="00C12DFA" w:rsidP="00C12DFA">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4A6A0D08" w14:textId="77777777" w:rsidR="00C12DFA" w:rsidRPr="00A16B5B" w:rsidRDefault="00C12DFA" w:rsidP="00C12DFA">
            <w:pPr>
              <w:spacing w:after="0" w:afterAutospacing="1"/>
              <w:ind w:left="126"/>
            </w:pPr>
          </w:p>
        </w:tc>
      </w:tr>
      <w:tr w:rsidR="00C12DFA" w:rsidRPr="00A16B5B" w14:paraId="00C328BC"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105D7C4"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8336E0C" w14:textId="77777777" w:rsidR="00C12DFA" w:rsidRPr="00C84DC5" w:rsidRDefault="00C12DFA" w:rsidP="00C12DFA">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16EF1" w14:textId="77777777" w:rsidR="00C12DFA" w:rsidRPr="00BB058C" w:rsidRDefault="00C12DFA" w:rsidP="00C12DFA">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9F051"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501F5" w14:textId="77777777" w:rsidR="00C12DFA" w:rsidRDefault="00C12DFA" w:rsidP="00C12DFA">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is located in these locations and shall report them according to the other properties of the enclosing client metrics reporting configuration.</w:t>
            </w:r>
          </w:p>
          <w:p w14:paraId="0A88E621" w14:textId="77777777" w:rsidR="00C12DFA" w:rsidRPr="00A16B5B" w:rsidRDefault="00C12DFA" w:rsidP="00C12DFA">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0F13676" w14:textId="77777777" w:rsidR="00C12DFA" w:rsidRPr="00A16B5B" w:rsidRDefault="00C12DFA" w:rsidP="00C12DFA">
            <w:pPr>
              <w:spacing w:after="0" w:afterAutospacing="1"/>
              <w:ind w:left="126"/>
            </w:pPr>
          </w:p>
        </w:tc>
      </w:tr>
      <w:tr w:rsidR="00C12DFA" w:rsidRPr="00A16B5B" w14:paraId="48460D7C"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9FE5BE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9BD0A" w14:textId="77777777" w:rsidR="00C12DFA" w:rsidRPr="00C84DC5" w:rsidRDefault="00C12DFA" w:rsidP="00C12DFA">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75E614" w14:textId="77777777" w:rsidR="00C12DFA" w:rsidRPr="00BB058C" w:rsidRDefault="00C12DFA" w:rsidP="00C12DFA">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83EA5"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80E51" w14:textId="77777777" w:rsidR="00C12DFA" w:rsidRPr="00A16B5B" w:rsidRDefault="00C12DFA" w:rsidP="00C12DFA">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1A2A131E" w14:textId="77777777" w:rsidR="00C12DFA" w:rsidRPr="00A16B5B" w:rsidRDefault="00C12DFA" w:rsidP="00C12DFA">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B2C29A2" w14:textId="77777777" w:rsidR="00C12DFA" w:rsidRPr="00A16B5B" w:rsidRDefault="00C12DFA" w:rsidP="00C12DFA">
            <w:pPr>
              <w:spacing w:after="0" w:afterAutospacing="1"/>
              <w:ind w:left="126"/>
            </w:pPr>
          </w:p>
        </w:tc>
      </w:tr>
      <w:tr w:rsidR="00C12DFA" w:rsidRPr="00A16B5B" w14:paraId="134E840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2801B86"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ACB67A" w14:textId="77777777" w:rsidR="00C12DFA" w:rsidRPr="00C84DC5" w:rsidRDefault="00C12DFA" w:rsidP="00C12DFA">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13525" w14:textId="77777777" w:rsidR="00C12DFA" w:rsidRPr="00BB058C" w:rsidDel="00785039"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0A994"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66423" w14:textId="77777777" w:rsidR="00C12DFA" w:rsidRPr="00A16B5B" w:rsidRDefault="00C12DFA" w:rsidP="00C12DFA">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tcBorders>
              <w:left w:val="single" w:sz="4" w:space="0" w:color="000000"/>
              <w:right w:val="single" w:sz="4" w:space="0" w:color="000000"/>
            </w:tcBorders>
            <w:vAlign w:val="center"/>
          </w:tcPr>
          <w:p w14:paraId="20AC7699" w14:textId="77777777" w:rsidR="00C12DFA" w:rsidRPr="00A16B5B" w:rsidRDefault="00C12DFA" w:rsidP="00C12DFA">
            <w:pPr>
              <w:spacing w:after="0" w:afterAutospacing="1"/>
              <w:ind w:left="126"/>
            </w:pPr>
          </w:p>
        </w:tc>
      </w:tr>
      <w:tr w:rsidR="00C12DFA" w:rsidRPr="00A16B5B" w14:paraId="7C96160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62AEB96"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9CAF6F" w14:textId="77777777" w:rsidR="00C12DFA" w:rsidRPr="00C84DC5" w:rsidRDefault="00C12DFA" w:rsidP="00C12DFA">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31C46" w14:textId="77777777" w:rsidR="00C12DFA" w:rsidRPr="00BB058C" w:rsidRDefault="00C12DFA" w:rsidP="00C12DFA">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09972"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9975" w14:textId="77777777" w:rsidR="00C12DFA" w:rsidRPr="00A16B5B" w:rsidRDefault="00C12DFA" w:rsidP="00C12DFA">
            <w:pPr>
              <w:pStyle w:val="TAL"/>
            </w:pPr>
            <w:r w:rsidRPr="00A16B5B">
              <w:t xml:space="preserve">A list of one or more </w:t>
            </w:r>
            <w:proofErr w:type="spellStart"/>
            <w:r w:rsidRPr="00A16B5B">
              <w:t>QoE</w:t>
            </w:r>
            <w:proofErr w:type="spellEnd"/>
            <w:r w:rsidRPr="00A16B5B">
              <w:t xml:space="preserve"> metrics, each indicated by a fully-qualified term from a controlled vocabulary, which </w:t>
            </w:r>
            <w:r>
              <w:t>are to</w:t>
            </w:r>
            <w:r w:rsidRPr="00A16B5B">
              <w:t xml:space="preserve"> be reported.</w:t>
            </w:r>
          </w:p>
          <w:p w14:paraId="646AFED5" w14:textId="77777777" w:rsidR="00C12DFA" w:rsidRPr="00A16B5B" w:rsidRDefault="00C12DFA" w:rsidP="00C12DFA">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77BF2FB4" w14:textId="77777777" w:rsidR="00C12DFA" w:rsidRPr="00A16B5B" w:rsidRDefault="00C12DFA" w:rsidP="00C12DFA">
            <w:pPr>
              <w:spacing w:after="0" w:afterAutospacing="1"/>
              <w:ind w:left="126"/>
            </w:pPr>
          </w:p>
        </w:tc>
      </w:tr>
      <w:tr w:rsidR="00C12DFA" w:rsidRPr="00BB058C" w14:paraId="4EEB70D3"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D824AC" w14:textId="77777777" w:rsidR="00C12DFA" w:rsidRPr="00C84DC5" w:rsidRDefault="00C12DFA" w:rsidP="00C12DFA">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3A664" w14:textId="77777777" w:rsidR="00C12DFA" w:rsidRPr="00BB058C" w:rsidRDefault="00C12DFA" w:rsidP="00C12DF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FDE2"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27962" w14:textId="77777777" w:rsidR="00C12DFA" w:rsidRPr="00A16B5B" w:rsidRDefault="00C12DFA" w:rsidP="00C12DFA">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9175382"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3BDA7C7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9543D3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FBE779F" w14:textId="77777777" w:rsidR="00C12DFA" w:rsidRPr="00C84DC5" w:rsidRDefault="00C12DFA" w:rsidP="00C12DF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FF184" w14:textId="77777777" w:rsidR="00C12DFA" w:rsidRPr="00BB058C" w:rsidRDefault="00C12DFA" w:rsidP="00C12DF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13E61"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2D899" w14:textId="77777777" w:rsidR="00C12DFA" w:rsidRPr="00A16B5B" w:rsidRDefault="00C12DFA" w:rsidP="00C12DFA">
            <w:pPr>
              <w:pStyle w:val="TAL"/>
            </w:pPr>
            <w:r w:rsidRPr="00A16B5B">
              <w:t>A list of Media AF addresses (URLs) that offer the APIs for AF-based Network Assistance at reference point M5. (See NOTE 1.)</w:t>
            </w:r>
          </w:p>
          <w:p w14:paraId="74DC1263" w14:textId="77777777" w:rsidR="00C12DFA" w:rsidRPr="00A16B5B" w:rsidRDefault="00C12DFA" w:rsidP="00C12DFA">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39BA51A2" w14:textId="77777777" w:rsidR="00C12DFA" w:rsidRPr="00A16B5B" w:rsidRDefault="00C12DFA" w:rsidP="00C12DFA">
            <w:pPr>
              <w:pStyle w:val="TAL"/>
              <w:ind w:left="-113"/>
            </w:pPr>
          </w:p>
        </w:tc>
      </w:tr>
      <w:tr w:rsidR="00C12DFA" w:rsidRPr="00BB058C" w14:paraId="2B9B0B02"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E56EB8" w14:textId="77777777" w:rsidR="00C12DFA" w:rsidRPr="00C84DC5" w:rsidRDefault="00C12DFA" w:rsidP="00C12DFA">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D556FE" w14:textId="77777777" w:rsidR="00C12DFA" w:rsidRPr="00BB058C" w:rsidRDefault="00C12DFA" w:rsidP="00C12DF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7396B"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E2B456" w14:textId="77777777" w:rsidR="00C12DFA" w:rsidRPr="00A16B5B" w:rsidRDefault="00C12DFA" w:rsidP="00C12DFA">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A2D0162"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2A7A050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6020FA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820A31C" w14:textId="77777777" w:rsidR="00C12DFA" w:rsidRPr="00C84DC5" w:rsidRDefault="00C12DFA" w:rsidP="00C12DFA">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E50CD" w14:textId="77777777" w:rsidR="00C12DFA" w:rsidRPr="00BB058C" w:rsidRDefault="00C12DFA" w:rsidP="00C12DFA">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E83F7"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97D1D" w14:textId="77777777" w:rsidR="00C12DFA" w:rsidRPr="00A16B5B" w:rsidRDefault="00C12DFA" w:rsidP="00C12DFA">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C7187F7" w14:textId="77777777" w:rsidR="00C12DFA" w:rsidRPr="00A16B5B" w:rsidRDefault="00C12DFA" w:rsidP="00C12DFA">
            <w:pPr>
              <w:pStyle w:val="TAL"/>
            </w:pPr>
          </w:p>
        </w:tc>
      </w:tr>
      <w:tr w:rsidR="00C12DFA" w:rsidRPr="00A16B5B" w14:paraId="060EBE5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62049A5"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FB5FFD4" w14:textId="77777777" w:rsidR="00C12DFA" w:rsidRPr="00C84DC5" w:rsidRDefault="00C12DFA" w:rsidP="00C12DFA">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44D65" w14:textId="77777777" w:rsidR="00C12DFA" w:rsidRPr="00BB058C" w:rsidRDefault="00C12DFA" w:rsidP="00C12DFA">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9EC51"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ABA3FC" w14:textId="77777777" w:rsidR="00C12DFA" w:rsidRPr="00A16B5B" w:rsidRDefault="00C12DFA" w:rsidP="00C12DFA">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05BEDC1B" w14:textId="77777777" w:rsidR="00C12DFA" w:rsidRPr="00A16B5B" w:rsidRDefault="00C12DFA" w:rsidP="00C12DFA">
            <w:pPr>
              <w:pStyle w:val="TAL"/>
            </w:pPr>
          </w:p>
        </w:tc>
      </w:tr>
      <w:tr w:rsidR="00C12DFA" w:rsidRPr="00A16B5B" w14:paraId="6406A2B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EA8005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21FE6C" w14:textId="77777777" w:rsidR="00C12DFA" w:rsidRPr="00C84DC5" w:rsidRDefault="00C12DFA" w:rsidP="00C12DFA">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A2F9A" w14:textId="77777777" w:rsidR="00C12DFA" w:rsidRPr="00BB058C" w:rsidRDefault="00C12DFA" w:rsidP="00C12DFA">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113E3"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4EFB6" w14:textId="77777777" w:rsidR="00C12DFA" w:rsidRPr="00A16B5B" w:rsidRDefault="00C12DFA" w:rsidP="00C12DFA">
            <w:pPr>
              <w:pStyle w:val="TAL"/>
            </w:pPr>
            <w:r w:rsidRPr="00A16B5B">
              <w:t>EAS relocation tolerance and requirements.</w:t>
            </w:r>
          </w:p>
          <w:p w14:paraId="793D09E2" w14:textId="77777777" w:rsidR="00C12DFA" w:rsidRPr="00A16B5B" w:rsidRDefault="00C12DFA" w:rsidP="00C12DFA">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35B10B2E" w14:textId="77777777" w:rsidR="00C12DFA" w:rsidRPr="00A16B5B" w:rsidRDefault="00C12DFA" w:rsidP="00C12DFA">
            <w:pPr>
              <w:pStyle w:val="TAL"/>
            </w:pPr>
          </w:p>
        </w:tc>
      </w:tr>
      <w:tr w:rsidR="00C12DFA" w:rsidRPr="00A16B5B" w14:paraId="6B4E7B94" w14:textId="77777777" w:rsidTr="00C12DF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6D9D8A31" w14:textId="77777777" w:rsidR="00C12DFA" w:rsidRPr="00A16B5B" w:rsidRDefault="00C12DFA" w:rsidP="00C12DFA">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4FCB64B9" w14:textId="77777777" w:rsidR="00C12DFA" w:rsidRDefault="00C12DFA" w:rsidP="00C12DFA">
            <w:pPr>
              <w:pStyle w:val="TAN"/>
            </w:pPr>
            <w:r w:rsidRPr="00A16B5B">
              <w:t>NOTE 2:</w:t>
            </w:r>
            <w:r w:rsidRPr="00A16B5B">
              <w:tab/>
              <w:t xml:space="preserve">The </w:t>
            </w:r>
            <w:r w:rsidRPr="00C84DC5">
              <w:rPr>
                <w:rStyle w:val="Codechar"/>
              </w:rPr>
              <w:t>Snssai</w:t>
            </w:r>
            <w:r w:rsidRPr="00A16B5B">
              <w:t xml:space="preserve"> data type is specified in TS 29.571 [33].</w:t>
            </w:r>
          </w:p>
          <w:p w14:paraId="48E3EED7" w14:textId="77777777" w:rsidR="00C12DFA" w:rsidRPr="00A16B5B" w:rsidRDefault="00C12DFA" w:rsidP="00C12DFA">
            <w:pPr>
              <w:pStyle w:val="TAN"/>
            </w:pPr>
            <w:r>
              <w:t>NOTE 3:</w:t>
            </w:r>
            <w:r>
              <w:tab/>
              <w:t xml:space="preserve">The </w:t>
            </w:r>
            <w:r w:rsidRPr="00C84DC5">
              <w:rPr>
                <w:rStyle w:val="Codechar"/>
              </w:rPr>
              <w:t>LocationArea5G</w:t>
            </w:r>
            <w:r>
              <w:t xml:space="preserve"> data type is specified in TS 24.558 [14].</w:t>
            </w:r>
          </w:p>
        </w:tc>
      </w:tr>
    </w:tbl>
    <w:p w14:paraId="3CE7D5ED" w14:textId="77777777" w:rsidR="0005428C" w:rsidRPr="00A16B5B" w:rsidRDefault="0005428C" w:rsidP="0005428C"/>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F438602" w14:textId="77777777" w:rsidR="00757F7B" w:rsidRDefault="00757F7B" w:rsidP="00757F7B">
      <w:pPr>
        <w:pStyle w:val="4"/>
        <w:rPr>
          <w:lang w:eastAsia="en-GB"/>
        </w:rPr>
      </w:pPr>
      <w:r>
        <w:t>9.3.3.1</w:t>
      </w:r>
      <w:r>
        <w:tab/>
      </w:r>
      <w:proofErr w:type="spellStart"/>
      <w:r>
        <w:t>DynamicPolicy</w:t>
      </w:r>
      <w:proofErr w:type="spellEnd"/>
      <w:r>
        <w:t xml:space="preserve"> resource</w:t>
      </w:r>
    </w:p>
    <w:p w14:paraId="0C78F889" w14:textId="77777777" w:rsidR="00757F7B" w:rsidRDefault="00757F7B" w:rsidP="00757F7B">
      <w:pPr>
        <w:pStyle w:val="TH"/>
      </w:pPr>
      <w:bookmarkStart w:id="890" w:name="_CRTable9_3_3_11"/>
      <w:bookmarkStart w:id="891" w:name="_Toc68899668"/>
      <w:bookmarkStart w:id="892" w:name="_Toc71214419"/>
      <w:bookmarkStart w:id="893" w:name="_Toc71722093"/>
      <w:bookmarkStart w:id="894" w:name="_Toc74859145"/>
      <w:r>
        <w:t>Table </w:t>
      </w:r>
      <w:bookmarkEnd w:id="890"/>
      <w:r>
        <w:t>9.3.3.1-1: Definition of Dynamic Policy Instance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2126"/>
        <w:gridCol w:w="2268"/>
        <w:gridCol w:w="1134"/>
        <w:gridCol w:w="851"/>
        <w:gridCol w:w="7620"/>
      </w:tblGrid>
      <w:tr w:rsidR="008C0509" w14:paraId="1AF92774"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E35259" w14:textId="77777777" w:rsidR="00757F7B" w:rsidRDefault="00757F7B" w:rsidP="009D3735">
            <w:pPr>
              <w:pStyle w:val="TAH"/>
            </w:pPr>
            <w:r>
              <w:t>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DAEB1D" w14:textId="77777777" w:rsidR="00757F7B" w:rsidRDefault="00757F7B" w:rsidP="009D373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7A75A7" w14:textId="77777777" w:rsidR="00757F7B" w:rsidRDefault="00757F7B" w:rsidP="009D3735">
            <w:pPr>
              <w:pStyle w:val="TAH"/>
            </w:pPr>
            <w:r>
              <w:t>Cardinality</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50005166" w14:textId="77777777" w:rsidR="00757F7B" w:rsidRDefault="00757F7B" w:rsidP="009D3735">
            <w:pPr>
              <w:pStyle w:val="TAH"/>
              <w:rPr>
                <w:rFonts w:cs="Arial"/>
                <w:szCs w:val="18"/>
              </w:rPr>
            </w:pPr>
            <w:r>
              <w:rPr>
                <w:rFonts w:cs="Arial"/>
                <w:szCs w:val="18"/>
              </w:rPr>
              <w:t>Usage</w:t>
            </w:r>
          </w:p>
        </w:tc>
        <w:tc>
          <w:tcPr>
            <w:tcW w:w="7620" w:type="dxa"/>
            <w:tcBorders>
              <w:top w:val="single" w:sz="4" w:space="0" w:color="auto"/>
              <w:left w:val="single" w:sz="4" w:space="0" w:color="auto"/>
              <w:bottom w:val="single" w:sz="4" w:space="0" w:color="auto"/>
              <w:right w:val="single" w:sz="4" w:space="0" w:color="auto"/>
            </w:tcBorders>
            <w:shd w:val="clear" w:color="auto" w:fill="C0C0C0"/>
            <w:hideMark/>
          </w:tcPr>
          <w:p w14:paraId="373F85B4" w14:textId="77777777" w:rsidR="00757F7B" w:rsidRDefault="00757F7B" w:rsidP="009D3735">
            <w:pPr>
              <w:pStyle w:val="TAH"/>
              <w:rPr>
                <w:rFonts w:cs="Arial"/>
                <w:szCs w:val="18"/>
              </w:rPr>
            </w:pPr>
            <w:r>
              <w:rPr>
                <w:rFonts w:cs="Arial"/>
                <w:szCs w:val="18"/>
              </w:rPr>
              <w:t>Description</w:t>
            </w:r>
          </w:p>
        </w:tc>
      </w:tr>
      <w:tr w:rsidR="008C0509" w14:paraId="3EBAC8A6"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36B578B" w14:textId="77777777" w:rsidR="00757F7B" w:rsidRDefault="00757F7B" w:rsidP="009D3735">
            <w:pPr>
              <w:pStyle w:val="TAL"/>
              <w:rPr>
                <w:rStyle w:val="Codechar"/>
                <w:rFonts w:cs="Times New Roman"/>
              </w:rPr>
            </w:pPr>
            <w:r>
              <w:rPr>
                <w:rStyle w:val="Codechar"/>
              </w:rPr>
              <w:t>dynamicPolicyId</w:t>
            </w:r>
          </w:p>
        </w:tc>
        <w:tc>
          <w:tcPr>
            <w:tcW w:w="2268" w:type="dxa"/>
            <w:tcBorders>
              <w:top w:val="single" w:sz="4" w:space="0" w:color="auto"/>
              <w:left w:val="single" w:sz="4" w:space="0" w:color="auto"/>
              <w:bottom w:val="single" w:sz="4" w:space="0" w:color="auto"/>
              <w:right w:val="single" w:sz="4" w:space="0" w:color="auto"/>
            </w:tcBorders>
            <w:hideMark/>
          </w:tcPr>
          <w:p w14:paraId="280A5780"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FCB817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D32CCBC" w14:textId="77777777" w:rsidR="00757F7B" w:rsidRDefault="00757F7B" w:rsidP="009D3735">
            <w:pPr>
              <w:pStyle w:val="TAC"/>
            </w:pPr>
            <w:r>
              <w:t>RO</w:t>
            </w:r>
          </w:p>
        </w:tc>
        <w:tc>
          <w:tcPr>
            <w:tcW w:w="7620" w:type="dxa"/>
            <w:tcBorders>
              <w:top w:val="single" w:sz="4" w:space="0" w:color="auto"/>
              <w:left w:val="single" w:sz="4" w:space="0" w:color="auto"/>
              <w:bottom w:val="single" w:sz="4" w:space="0" w:color="auto"/>
              <w:right w:val="single" w:sz="4" w:space="0" w:color="auto"/>
            </w:tcBorders>
            <w:hideMark/>
          </w:tcPr>
          <w:p w14:paraId="10E5109B" w14:textId="77777777" w:rsidR="00757F7B" w:rsidRDefault="00757F7B" w:rsidP="009D3735">
            <w:pPr>
              <w:pStyle w:val="TAL"/>
            </w:pPr>
            <w:r>
              <w:t>Unique identifier for this Dynamic Policy Instance assigned by the Media AF when the resource is created.</w:t>
            </w:r>
          </w:p>
        </w:tc>
      </w:tr>
      <w:tr w:rsidR="008C0509" w14:paraId="70B7212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EB066F1" w14:textId="7DDF89ED" w:rsidR="00757F7B" w:rsidRDefault="00436428" w:rsidP="009D3735">
            <w:pPr>
              <w:pStyle w:val="TAL"/>
              <w:keepNext w:val="0"/>
              <w:rPr>
                <w:rStyle w:val="Codechar"/>
                <w:rFonts w:cs="Times New Roman"/>
              </w:rPr>
            </w:pPr>
            <w:r>
              <w:rPr>
                <w:rStyle w:val="Codechar"/>
              </w:rPr>
              <w:t>d</w:t>
            </w:r>
            <w:r w:rsidR="00757F7B">
              <w:rPr>
                <w:rStyle w:val="Codechar"/>
              </w:rPr>
              <w:t>rovisioningSessionId</w:t>
            </w:r>
          </w:p>
        </w:tc>
        <w:tc>
          <w:tcPr>
            <w:tcW w:w="2268" w:type="dxa"/>
            <w:tcBorders>
              <w:top w:val="single" w:sz="4" w:space="0" w:color="auto"/>
              <w:left w:val="single" w:sz="4" w:space="0" w:color="auto"/>
              <w:bottom w:val="single" w:sz="4" w:space="0" w:color="auto"/>
              <w:right w:val="single" w:sz="4" w:space="0" w:color="auto"/>
            </w:tcBorders>
            <w:hideMark/>
          </w:tcPr>
          <w:p w14:paraId="7069EED5"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AFC65EE"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2FDF1B60" w14:textId="77777777" w:rsidR="00757F7B" w:rsidRDefault="00757F7B" w:rsidP="009D3735">
            <w:pPr>
              <w:pStyle w:val="TAC"/>
              <w:keepNext w:val="0"/>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1D2A0965" w14:textId="77777777" w:rsidR="00757F7B" w:rsidRDefault="00757F7B" w:rsidP="009D3735">
            <w:pPr>
              <w:pStyle w:val="TAL"/>
              <w:keepNext w:val="0"/>
            </w:pPr>
            <w:r>
              <w:t>Uniquely identifies the parent Provisioning Session, which is linked to the Application Service Provider.</w:t>
            </w:r>
          </w:p>
        </w:tc>
      </w:tr>
      <w:tr w:rsidR="008C0509" w14:paraId="58DC5A8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C8007F3" w14:textId="0817579F" w:rsidR="00757F7B" w:rsidRDefault="00436428" w:rsidP="009D3735">
            <w:pPr>
              <w:pStyle w:val="TAL"/>
              <w:keepNext w:val="0"/>
              <w:rPr>
                <w:rStyle w:val="Codechar"/>
                <w:rFonts w:cs="Times New Roman"/>
              </w:rPr>
            </w:pPr>
            <w:r>
              <w:rPr>
                <w:rStyle w:val="Codechar"/>
              </w:rPr>
              <w:t>s</w:t>
            </w:r>
            <w:r w:rsidR="00757F7B">
              <w:rPr>
                <w:rStyle w:val="Codechar"/>
              </w:rPr>
              <w:t>ession‌Id</w:t>
            </w:r>
          </w:p>
        </w:tc>
        <w:tc>
          <w:tcPr>
            <w:tcW w:w="2268" w:type="dxa"/>
            <w:tcBorders>
              <w:top w:val="single" w:sz="4" w:space="0" w:color="auto"/>
              <w:left w:val="single" w:sz="4" w:space="0" w:color="auto"/>
              <w:bottom w:val="single" w:sz="4" w:space="0" w:color="auto"/>
              <w:right w:val="single" w:sz="4" w:space="0" w:color="auto"/>
            </w:tcBorders>
            <w:hideMark/>
          </w:tcPr>
          <w:p w14:paraId="16BDB80B" w14:textId="77777777" w:rsidR="00757F7B" w:rsidRPr="008C0509" w:rsidRDefault="00757F7B" w:rsidP="009D3735">
            <w:pPr>
              <w:pStyle w:val="PL"/>
            </w:pPr>
            <w:r w:rsidRPr="008C0509">
              <w:t>MediaDelivery‌SessionId</w:t>
            </w:r>
          </w:p>
        </w:tc>
        <w:tc>
          <w:tcPr>
            <w:tcW w:w="1134" w:type="dxa"/>
            <w:tcBorders>
              <w:top w:val="single" w:sz="4" w:space="0" w:color="auto"/>
              <w:left w:val="single" w:sz="4" w:space="0" w:color="auto"/>
              <w:bottom w:val="single" w:sz="4" w:space="0" w:color="auto"/>
              <w:right w:val="single" w:sz="4" w:space="0" w:color="auto"/>
            </w:tcBorders>
            <w:hideMark/>
          </w:tcPr>
          <w:p w14:paraId="074A2B68"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436FEB1B" w14:textId="77777777" w:rsidR="00757F7B" w:rsidRDefault="00757F7B" w:rsidP="009D3735">
            <w:pPr>
              <w:pStyle w:val="TAC"/>
              <w:keepNext w:val="0"/>
            </w:pPr>
            <w:r>
              <w:t>C: RW</w:t>
            </w:r>
            <w:r>
              <w:br/>
              <w:t>R:RO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379B38BC" w14:textId="77777777" w:rsidR="00757F7B" w:rsidRDefault="00757F7B" w:rsidP="009D3735">
            <w:pPr>
              <w:pStyle w:val="TAL"/>
              <w:keepNext w:val="0"/>
            </w:pPr>
            <w:r>
              <w:t>Unique identifier of the current media delivery session.</w:t>
            </w:r>
          </w:p>
        </w:tc>
      </w:tr>
      <w:tr w:rsidR="008C0509" w14:paraId="1E1FA24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88A3C99" w14:textId="226F9CB9" w:rsidR="00757F7B" w:rsidRDefault="00436428" w:rsidP="009D3735">
            <w:pPr>
              <w:pStyle w:val="TAL"/>
              <w:keepNext w:val="0"/>
              <w:rPr>
                <w:rStyle w:val="Codechar"/>
                <w:rFonts w:cs="Times New Roman"/>
              </w:rPr>
            </w:pPr>
            <w:r>
              <w:rPr>
                <w:rStyle w:val="Codechar"/>
              </w:rPr>
              <w:t>p</w:t>
            </w:r>
            <w:r w:rsidR="00757F7B">
              <w:rPr>
                <w:rStyle w:val="Codechar"/>
              </w:rPr>
              <w:t>olicyTemplateId</w:t>
            </w:r>
          </w:p>
        </w:tc>
        <w:tc>
          <w:tcPr>
            <w:tcW w:w="2268" w:type="dxa"/>
            <w:tcBorders>
              <w:top w:val="single" w:sz="4" w:space="0" w:color="auto"/>
              <w:left w:val="single" w:sz="4" w:space="0" w:color="auto"/>
              <w:bottom w:val="single" w:sz="4" w:space="0" w:color="auto"/>
              <w:right w:val="single" w:sz="4" w:space="0" w:color="auto"/>
            </w:tcBorders>
            <w:hideMark/>
          </w:tcPr>
          <w:p w14:paraId="0A43729B"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5890608D"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35D4DC90"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21E43E6" w14:textId="77777777" w:rsidR="00757F7B" w:rsidRDefault="00757F7B" w:rsidP="009D3735">
            <w:pPr>
              <w:pStyle w:val="TAL"/>
              <w:keepNext w:val="0"/>
            </w:pPr>
            <w:r>
              <w:t>Identifies the Policy Template to be applied to the application flow(s) that fall within the scope of this Dynamic Policy Instance.</w:t>
            </w:r>
          </w:p>
        </w:tc>
      </w:tr>
      <w:tr w:rsidR="008C0509" w14:paraId="618FFD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EA046F8" w14:textId="02679CA9" w:rsidR="00757F7B" w:rsidRDefault="00436428" w:rsidP="009D3735">
            <w:pPr>
              <w:pStyle w:val="TAL"/>
              <w:keepNext w:val="0"/>
              <w:rPr>
                <w:rStyle w:val="Codechar"/>
                <w:rFonts w:cs="Times New Roman"/>
              </w:rPr>
            </w:pPr>
            <w:r>
              <w:rPr>
                <w:rStyle w:val="Codechar"/>
              </w:rPr>
              <w:t>s</w:t>
            </w:r>
            <w:r w:rsidR="00757F7B">
              <w:rPr>
                <w:rStyle w:val="Codechar"/>
              </w:rPr>
              <w:t>liceInfo</w:t>
            </w:r>
          </w:p>
        </w:tc>
        <w:tc>
          <w:tcPr>
            <w:tcW w:w="2268" w:type="dxa"/>
            <w:tcBorders>
              <w:top w:val="single" w:sz="4" w:space="0" w:color="auto"/>
              <w:left w:val="single" w:sz="4" w:space="0" w:color="auto"/>
              <w:bottom w:val="single" w:sz="4" w:space="0" w:color="auto"/>
              <w:right w:val="single" w:sz="4" w:space="0" w:color="auto"/>
            </w:tcBorders>
            <w:hideMark/>
          </w:tcPr>
          <w:p w14:paraId="25CF6A24" w14:textId="77777777" w:rsidR="00757F7B" w:rsidRPr="008C0509" w:rsidRDefault="00757F7B" w:rsidP="009D3735">
            <w:pPr>
              <w:pStyle w:val="PL"/>
            </w:pPr>
            <w:r w:rsidRPr="008C0509">
              <w:t>Snssai</w:t>
            </w:r>
          </w:p>
        </w:tc>
        <w:tc>
          <w:tcPr>
            <w:tcW w:w="1134" w:type="dxa"/>
            <w:tcBorders>
              <w:top w:val="single" w:sz="4" w:space="0" w:color="auto"/>
              <w:left w:val="single" w:sz="4" w:space="0" w:color="auto"/>
              <w:bottom w:val="single" w:sz="4" w:space="0" w:color="auto"/>
              <w:right w:val="single" w:sz="4" w:space="0" w:color="auto"/>
            </w:tcBorders>
            <w:hideMark/>
          </w:tcPr>
          <w:p w14:paraId="2127BCF3"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0C886FE7"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6939982E" w14:textId="77777777" w:rsidR="00757F7B" w:rsidRDefault="00757F7B" w:rsidP="009D3735">
            <w:pPr>
              <w:pStyle w:val="TAL"/>
              <w:keepNext w:val="0"/>
            </w:pPr>
            <w:r>
              <w:t>Identifying the target slice in which the Policy Template is instantiated.</w:t>
            </w:r>
          </w:p>
        </w:tc>
      </w:tr>
      <w:tr w:rsidR="008C0509" w14:paraId="5D370A6D"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BFAC4FF" w14:textId="520AA951" w:rsidR="00757F7B" w:rsidRDefault="00436428" w:rsidP="009D3735">
            <w:pPr>
              <w:pStyle w:val="TAL"/>
              <w:keepNext w:val="0"/>
              <w:rPr>
                <w:rStyle w:val="Codechar"/>
                <w:rFonts w:cs="Times New Roman"/>
              </w:rPr>
            </w:pPr>
            <w:r>
              <w:rPr>
                <w:rStyle w:val="Codechar"/>
              </w:rPr>
              <w:t>d</w:t>
            </w:r>
            <w:r w:rsidR="00757F7B">
              <w:rPr>
                <w:rStyle w:val="Codechar"/>
              </w:rPr>
              <w:t>ataNetworkName</w:t>
            </w:r>
          </w:p>
        </w:tc>
        <w:tc>
          <w:tcPr>
            <w:tcW w:w="2268" w:type="dxa"/>
            <w:tcBorders>
              <w:top w:val="single" w:sz="4" w:space="0" w:color="auto"/>
              <w:left w:val="single" w:sz="4" w:space="0" w:color="auto"/>
              <w:bottom w:val="single" w:sz="4" w:space="0" w:color="auto"/>
              <w:right w:val="single" w:sz="4" w:space="0" w:color="auto"/>
            </w:tcBorders>
            <w:hideMark/>
          </w:tcPr>
          <w:p w14:paraId="0E644886" w14:textId="77777777" w:rsidR="00757F7B" w:rsidRPr="008C0509" w:rsidRDefault="00757F7B" w:rsidP="009D3735">
            <w:pPr>
              <w:pStyle w:val="PL"/>
            </w:pPr>
            <w:r w:rsidRPr="008C0509">
              <w:t>Dnn</w:t>
            </w:r>
          </w:p>
        </w:tc>
        <w:tc>
          <w:tcPr>
            <w:tcW w:w="1134" w:type="dxa"/>
            <w:tcBorders>
              <w:top w:val="single" w:sz="4" w:space="0" w:color="auto"/>
              <w:left w:val="single" w:sz="4" w:space="0" w:color="auto"/>
              <w:bottom w:val="single" w:sz="4" w:space="0" w:color="auto"/>
              <w:right w:val="single" w:sz="4" w:space="0" w:color="auto"/>
            </w:tcBorders>
            <w:hideMark/>
          </w:tcPr>
          <w:p w14:paraId="383F0716"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64FF98A1"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3C8F36D3" w14:textId="77777777" w:rsidR="00757F7B" w:rsidRDefault="00757F7B" w:rsidP="009D3735">
            <w:pPr>
              <w:pStyle w:val="TAL"/>
              <w:keepNext w:val="0"/>
            </w:pPr>
            <w:r>
              <w:t>The name of the target Data Network in which the Policy Template is instantiated.</w:t>
            </w:r>
          </w:p>
        </w:tc>
      </w:tr>
      <w:tr w:rsidR="008C0509" w14:paraId="37E3C1AF"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2397E645" w14:textId="60C67CC6" w:rsidR="00757F7B" w:rsidRDefault="00436428" w:rsidP="009D3735">
            <w:pPr>
              <w:pStyle w:val="TAL"/>
              <w:keepNext w:val="0"/>
              <w:rPr>
                <w:rStyle w:val="Codechar"/>
                <w:rFonts w:cs="Times New Roman"/>
              </w:rPr>
            </w:pPr>
            <w:r>
              <w:rPr>
                <w:rStyle w:val="Codechar"/>
              </w:rPr>
              <w:t>l</w:t>
            </w:r>
            <w:r w:rsidR="00757F7B">
              <w:rPr>
                <w:rStyle w:val="Codechar"/>
              </w:rPr>
              <w:t>ocation</w:t>
            </w:r>
          </w:p>
        </w:tc>
        <w:tc>
          <w:tcPr>
            <w:tcW w:w="2268" w:type="dxa"/>
            <w:tcBorders>
              <w:top w:val="single" w:sz="4" w:space="0" w:color="auto"/>
              <w:left w:val="single" w:sz="4" w:space="0" w:color="auto"/>
              <w:bottom w:val="single" w:sz="4" w:space="0" w:color="auto"/>
              <w:right w:val="single" w:sz="4" w:space="0" w:color="auto"/>
            </w:tcBorders>
            <w:hideMark/>
          </w:tcPr>
          <w:p w14:paraId="1569A369" w14:textId="77777777" w:rsidR="00757F7B" w:rsidRPr="008C0509" w:rsidRDefault="00757F7B" w:rsidP="009D3735">
            <w:pPr>
              <w:pStyle w:val="PL"/>
            </w:pPr>
            <w:r w:rsidRPr="008C0509">
              <w:t>TypedLocation</w:t>
            </w:r>
          </w:p>
        </w:tc>
        <w:tc>
          <w:tcPr>
            <w:tcW w:w="1134" w:type="dxa"/>
            <w:tcBorders>
              <w:top w:val="single" w:sz="4" w:space="0" w:color="auto"/>
              <w:left w:val="single" w:sz="4" w:space="0" w:color="auto"/>
              <w:bottom w:val="single" w:sz="4" w:space="0" w:color="auto"/>
              <w:right w:val="single" w:sz="4" w:space="0" w:color="auto"/>
            </w:tcBorders>
            <w:hideMark/>
          </w:tcPr>
          <w:p w14:paraId="10AEAB6B"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7F2EB29"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5D343BB7" w14:textId="77777777" w:rsidR="00757F7B" w:rsidRDefault="00757F7B" w:rsidP="009D3735">
            <w:pPr>
              <w:pStyle w:val="TAL"/>
              <w:keepNext w:val="0"/>
            </w:pPr>
            <w:r>
              <w:t>The location of the UE when the Dynamic Policy was created or last updated.</w:t>
            </w:r>
          </w:p>
        </w:tc>
      </w:tr>
      <w:tr w:rsidR="008C0509" w14:paraId="60ACCF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78A271F" w14:textId="3EB74D34" w:rsidR="00757F7B" w:rsidRDefault="00436428" w:rsidP="009D3735">
            <w:pPr>
              <w:pStyle w:val="TAL"/>
              <w:rPr>
                <w:rStyle w:val="Codechar"/>
                <w:rFonts w:cs="Times New Roman"/>
              </w:rPr>
            </w:pPr>
            <w:r>
              <w:rPr>
                <w:rStyle w:val="Codechar"/>
              </w:rPr>
              <w:lastRenderedPageBreak/>
              <w:t>a</w:t>
            </w:r>
            <w:r w:rsidR="00757F7B">
              <w:rPr>
                <w:rStyle w:val="Codechar"/>
              </w:rPr>
              <w:t>pplicationFlowBindings</w:t>
            </w:r>
          </w:p>
        </w:tc>
        <w:tc>
          <w:tcPr>
            <w:tcW w:w="2268" w:type="dxa"/>
            <w:tcBorders>
              <w:top w:val="single" w:sz="4" w:space="0" w:color="auto"/>
              <w:left w:val="single" w:sz="4" w:space="0" w:color="auto"/>
              <w:bottom w:val="single" w:sz="4" w:space="0" w:color="auto"/>
              <w:right w:val="single" w:sz="4" w:space="0" w:color="auto"/>
            </w:tcBorders>
            <w:hideMark/>
          </w:tcPr>
          <w:p w14:paraId="4A0BB437" w14:textId="77777777" w:rsidR="00757F7B" w:rsidRPr="008C0509" w:rsidRDefault="00757F7B" w:rsidP="009D3735">
            <w:pPr>
              <w:pStyle w:val="PL"/>
              <w:keepNext/>
            </w:pPr>
            <w:r w:rsidRPr="008C0509">
              <w:t>array(Application‌FlowBinding)</w:t>
            </w:r>
          </w:p>
        </w:tc>
        <w:tc>
          <w:tcPr>
            <w:tcW w:w="1134" w:type="dxa"/>
            <w:tcBorders>
              <w:top w:val="single" w:sz="4" w:space="0" w:color="auto"/>
              <w:left w:val="single" w:sz="4" w:space="0" w:color="auto"/>
              <w:bottom w:val="single" w:sz="4" w:space="0" w:color="auto"/>
              <w:right w:val="single" w:sz="4" w:space="0" w:color="auto"/>
            </w:tcBorders>
            <w:hideMark/>
          </w:tcPr>
          <w:p w14:paraId="3E0D87A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81A2487"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DF8297C" w14:textId="77777777" w:rsidR="00757F7B" w:rsidRDefault="00757F7B" w:rsidP="009D3735">
            <w:pPr>
              <w:pStyle w:val="TAL"/>
            </w:pPr>
            <w:r>
              <w:t>The bindings between application flows at reference point M4 managed within the scope of this Dynamic Policy Instance and their network Quality of Service requirements (see clause 9.3.3.2).</w:t>
            </w:r>
          </w:p>
          <w:p w14:paraId="045C36BE" w14:textId="77777777" w:rsidR="00757F7B" w:rsidRDefault="00757F7B" w:rsidP="009D3735">
            <w:pPr>
              <w:pStyle w:val="TAL"/>
            </w:pPr>
            <w:r>
              <w:t>The array shall contain at least one member.</w:t>
            </w:r>
          </w:p>
        </w:tc>
      </w:tr>
      <w:tr w:rsidR="008C0509" w14:paraId="22EB48B9"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09F19A2"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2A75828" w14:textId="300C9A98" w:rsidR="00757F7B" w:rsidRDefault="00436428" w:rsidP="009D3735">
            <w:pPr>
              <w:pStyle w:val="TAL"/>
              <w:rPr>
                <w:rStyle w:val="Codechar"/>
              </w:rPr>
            </w:pPr>
            <w:r>
              <w:rPr>
                <w:rStyle w:val="Codechar"/>
              </w:rPr>
              <w:t>c</w:t>
            </w:r>
            <w:r w:rsidR="00757F7B">
              <w:rPr>
                <w:rStyle w:val="Codechar"/>
              </w:rPr>
              <w:t>omponentIdentifier</w:t>
            </w:r>
          </w:p>
        </w:tc>
        <w:tc>
          <w:tcPr>
            <w:tcW w:w="2268" w:type="dxa"/>
            <w:tcBorders>
              <w:top w:val="single" w:sz="4" w:space="0" w:color="auto"/>
              <w:left w:val="single" w:sz="4" w:space="0" w:color="auto"/>
              <w:bottom w:val="single" w:sz="4" w:space="0" w:color="auto"/>
              <w:right w:val="single" w:sz="4" w:space="0" w:color="auto"/>
            </w:tcBorders>
            <w:hideMark/>
          </w:tcPr>
          <w:p w14:paraId="78EDDD7B" w14:textId="77777777" w:rsidR="00757F7B" w:rsidRPr="008C0509" w:rsidRDefault="00757F7B" w:rsidP="009D3735">
            <w:pPr>
              <w:pStyle w:val="PL"/>
            </w:pPr>
            <w:r w:rsidRPr="008C0509">
              <w:t>string</w:t>
            </w:r>
          </w:p>
        </w:tc>
        <w:tc>
          <w:tcPr>
            <w:tcW w:w="1134" w:type="dxa"/>
            <w:tcBorders>
              <w:top w:val="single" w:sz="4" w:space="0" w:color="auto"/>
              <w:left w:val="single" w:sz="4" w:space="0" w:color="auto"/>
              <w:bottom w:val="single" w:sz="4" w:space="0" w:color="auto"/>
              <w:right w:val="single" w:sz="4" w:space="0" w:color="auto"/>
            </w:tcBorders>
            <w:hideMark/>
          </w:tcPr>
          <w:p w14:paraId="5856A78D"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0F66AD68"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711738CF" w14:textId="77777777" w:rsidR="00757F7B" w:rsidRDefault="00757F7B" w:rsidP="009D3735">
            <w:pPr>
              <w:pStyle w:val="TAL"/>
            </w:pPr>
            <w:r>
              <w:t>References a particular service component in the Policy Template.</w:t>
            </w:r>
          </w:p>
        </w:tc>
      </w:tr>
      <w:tr w:rsidR="008C0509" w14:paraId="739656EC"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3751ADDC"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387A3CB" w14:textId="77DA0B99" w:rsidR="00757F7B" w:rsidRDefault="00436428" w:rsidP="009D3735">
            <w:pPr>
              <w:pStyle w:val="TAL"/>
              <w:rPr>
                <w:rStyle w:val="Codechar"/>
              </w:rPr>
            </w:pPr>
            <w:r>
              <w:rPr>
                <w:rStyle w:val="Codechar"/>
              </w:rPr>
              <w:t>a</w:t>
            </w:r>
            <w:r w:rsidR="00757F7B">
              <w:rPr>
                <w:rStyle w:val="Codechar"/>
              </w:rPr>
              <w:t>pplication‌Flow‌Description</w:t>
            </w:r>
          </w:p>
        </w:tc>
        <w:tc>
          <w:tcPr>
            <w:tcW w:w="2268" w:type="dxa"/>
            <w:tcBorders>
              <w:top w:val="single" w:sz="4" w:space="0" w:color="auto"/>
              <w:left w:val="single" w:sz="4" w:space="0" w:color="auto"/>
              <w:bottom w:val="single" w:sz="4" w:space="0" w:color="auto"/>
              <w:right w:val="single" w:sz="4" w:space="0" w:color="auto"/>
            </w:tcBorders>
            <w:hideMark/>
          </w:tcPr>
          <w:p w14:paraId="15A3788B" w14:textId="77777777" w:rsidR="00757F7B" w:rsidRPr="008C0509" w:rsidRDefault="00757F7B" w:rsidP="009D3735">
            <w:pPr>
              <w:pStyle w:val="PL"/>
            </w:pPr>
            <w:r w:rsidRPr="008C0509">
              <w:t>Application‌Flow‌Description</w:t>
            </w:r>
          </w:p>
        </w:tc>
        <w:tc>
          <w:tcPr>
            <w:tcW w:w="1134" w:type="dxa"/>
            <w:tcBorders>
              <w:top w:val="single" w:sz="4" w:space="0" w:color="auto"/>
              <w:left w:val="single" w:sz="4" w:space="0" w:color="auto"/>
              <w:bottom w:val="single" w:sz="4" w:space="0" w:color="auto"/>
              <w:right w:val="single" w:sz="4" w:space="0" w:color="auto"/>
            </w:tcBorders>
            <w:hideMark/>
          </w:tcPr>
          <w:p w14:paraId="3B541F26"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53BC68E"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13CEF96" w14:textId="0885519B" w:rsidR="00757F7B" w:rsidRDefault="00757F7B" w:rsidP="009D3735">
            <w:pPr>
              <w:pStyle w:val="TAL"/>
            </w:pPr>
            <w:r>
              <w:t>The Dynamic Policy invoker's specification of an application flow managed by this Dynamic Policy to be used for application traffic identification purposes in the 5G Core (see clause 7.3.3.2).</w:t>
            </w:r>
          </w:p>
          <w:p w14:paraId="19BFF13C" w14:textId="77777777" w:rsidR="00757F7B" w:rsidRDefault="00757F7B" w:rsidP="009D3735">
            <w:pPr>
              <w:pStyle w:val="TAL"/>
            </w:pPr>
            <w:r>
              <w:t xml:space="preserve">When PDU Set handling is enabled for the Policy Template identified by </w:t>
            </w:r>
            <w:r>
              <w:rPr>
                <w:rStyle w:val="Codechar"/>
              </w:rPr>
              <w:t>policyTemplateId</w:t>
            </w:r>
            <w:r>
              <w:t>, this property shall also specify the media transport protocol parameters to be used by the Media Access Function for PDU Set signalling purposes.</w:t>
            </w:r>
          </w:p>
        </w:tc>
      </w:tr>
      <w:tr w:rsidR="008C0509" w14:paraId="519DF210"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991960D" w14:textId="77777777" w:rsidR="00757F7B" w:rsidRDefault="00757F7B" w:rsidP="009D3735">
            <w:pPr>
              <w:pStyle w:val="TAL"/>
              <w:keepNext w:val="0"/>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11367221" w14:textId="2A43BF1C" w:rsidR="00757F7B" w:rsidRDefault="00436428" w:rsidP="009D3735">
            <w:pPr>
              <w:pStyle w:val="TAL"/>
              <w:rPr>
                <w:rStyle w:val="Codechar"/>
              </w:rPr>
            </w:pPr>
            <w:r>
              <w:rPr>
                <w:rStyle w:val="Codechar"/>
              </w:rPr>
              <w:t>q</w:t>
            </w:r>
            <w:r w:rsidR="00757F7B">
              <w:rPr>
                <w:rStyle w:val="Codechar"/>
              </w:rPr>
              <w:t>os‌Specification</w:t>
            </w:r>
          </w:p>
        </w:tc>
        <w:tc>
          <w:tcPr>
            <w:tcW w:w="2268" w:type="dxa"/>
            <w:tcBorders>
              <w:top w:val="single" w:sz="4" w:space="0" w:color="auto"/>
              <w:left w:val="single" w:sz="4" w:space="0" w:color="auto"/>
              <w:bottom w:val="single" w:sz="4" w:space="0" w:color="auto"/>
              <w:right w:val="single" w:sz="4" w:space="0" w:color="auto"/>
            </w:tcBorders>
            <w:hideMark/>
          </w:tcPr>
          <w:p w14:paraId="70C503B3" w14:textId="77777777" w:rsidR="00757F7B" w:rsidRPr="00C754A9" w:rsidRDefault="00757F7B" w:rsidP="009D3735">
            <w:pPr>
              <w:pStyle w:val="PL"/>
            </w:pPr>
            <w:r w:rsidRPr="00C754A9">
              <w:t>Client‌Qos‌Specification</w:t>
            </w:r>
          </w:p>
        </w:tc>
        <w:tc>
          <w:tcPr>
            <w:tcW w:w="1134" w:type="dxa"/>
            <w:tcBorders>
              <w:top w:val="single" w:sz="4" w:space="0" w:color="auto"/>
              <w:left w:val="single" w:sz="4" w:space="0" w:color="auto"/>
              <w:bottom w:val="single" w:sz="4" w:space="0" w:color="auto"/>
              <w:right w:val="single" w:sz="4" w:space="0" w:color="auto"/>
            </w:tcBorders>
            <w:hideMark/>
          </w:tcPr>
          <w:p w14:paraId="512BCE35"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8929B8D"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B6630F6" w14:textId="4DF56F5A" w:rsidR="00757F7B" w:rsidRDefault="00757F7B" w:rsidP="009D3735">
            <w:pPr>
              <w:pStyle w:val="TAL"/>
            </w:pPr>
            <w:r>
              <w:t xml:space="preserve">The Dynamic Policy invoker's network Quality of Service requirements of the application flow described by </w:t>
            </w:r>
            <w:r>
              <w:rPr>
                <w:rStyle w:val="Codechar"/>
              </w:rPr>
              <w:t>application‌Flow‌Description</w:t>
            </w:r>
            <w:r>
              <w:t>.</w:t>
            </w:r>
          </w:p>
          <w:p w14:paraId="2A7124CF" w14:textId="77777777" w:rsidR="00757F7B" w:rsidRDefault="00757F7B" w:rsidP="009D3735">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8C0509" w14:paraId="0AAC257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35C39FD" w14:textId="45BB4629" w:rsidR="00757F7B" w:rsidRDefault="00436428" w:rsidP="009D3735">
            <w:pPr>
              <w:pStyle w:val="TAL"/>
              <w:rPr>
                <w:rStyle w:val="Codechar"/>
                <w:rFonts w:cs="Times New Roman"/>
              </w:rPr>
            </w:pPr>
            <w:r>
              <w:rPr>
                <w:rStyle w:val="Codechar"/>
              </w:rPr>
              <w:t>b</w:t>
            </w:r>
            <w:r w:rsidR="00757F7B">
              <w:rPr>
                <w:rStyle w:val="Codechar"/>
              </w:rPr>
              <w:t>dtSpecification</w:t>
            </w:r>
          </w:p>
        </w:tc>
        <w:tc>
          <w:tcPr>
            <w:tcW w:w="2268" w:type="dxa"/>
            <w:tcBorders>
              <w:top w:val="single" w:sz="4" w:space="0" w:color="auto"/>
              <w:left w:val="single" w:sz="4" w:space="0" w:color="auto"/>
              <w:bottom w:val="single" w:sz="4" w:space="0" w:color="auto"/>
              <w:right w:val="single" w:sz="4" w:space="0" w:color="auto"/>
            </w:tcBorders>
            <w:hideMark/>
          </w:tcPr>
          <w:p w14:paraId="74296125" w14:textId="77777777" w:rsidR="00757F7B" w:rsidRPr="00C754A9" w:rsidRDefault="00757F7B" w:rsidP="009D3735">
            <w:pPr>
              <w:pStyle w:val="PL"/>
            </w:pPr>
            <w:r w:rsidRPr="00C754A9">
              <w:t>Client‌Bdt‌Specification</w:t>
            </w:r>
          </w:p>
        </w:tc>
        <w:tc>
          <w:tcPr>
            <w:tcW w:w="1134" w:type="dxa"/>
            <w:tcBorders>
              <w:top w:val="single" w:sz="4" w:space="0" w:color="auto"/>
              <w:left w:val="single" w:sz="4" w:space="0" w:color="auto"/>
              <w:bottom w:val="single" w:sz="4" w:space="0" w:color="auto"/>
              <w:right w:val="single" w:sz="4" w:space="0" w:color="auto"/>
            </w:tcBorders>
            <w:hideMark/>
          </w:tcPr>
          <w:p w14:paraId="7280B828"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4F25D024" w14:textId="77777777" w:rsidR="00757F7B" w:rsidRDefault="00757F7B" w:rsidP="009D3735">
            <w:pPr>
              <w:pStyle w:val="TAC"/>
              <w:keepNext w:val="0"/>
            </w:pPr>
            <w:r>
              <w:t>C: RW</w:t>
            </w:r>
            <w:r>
              <w:br/>
              <w:t>R: RO</w:t>
            </w:r>
          </w:p>
          <w:p w14:paraId="78AEC76C" w14:textId="77777777" w:rsidR="00757F7B" w:rsidRDefault="00757F7B" w:rsidP="009D3735">
            <w:pPr>
              <w:pStyle w:val="TAC"/>
              <w:keepNext w:val="0"/>
            </w:pPr>
            <w:r>
              <w:t>U: RW</w:t>
            </w:r>
          </w:p>
        </w:tc>
        <w:tc>
          <w:tcPr>
            <w:tcW w:w="7620" w:type="dxa"/>
            <w:tcBorders>
              <w:top w:val="single" w:sz="4" w:space="0" w:color="auto"/>
              <w:left w:val="single" w:sz="4" w:space="0" w:color="auto"/>
              <w:bottom w:val="single" w:sz="4" w:space="0" w:color="auto"/>
              <w:right w:val="single" w:sz="4" w:space="0" w:color="auto"/>
            </w:tcBorders>
            <w:hideMark/>
          </w:tcPr>
          <w:p w14:paraId="64256BF9" w14:textId="77777777" w:rsidR="00757F7B" w:rsidRDefault="00757F7B" w:rsidP="009D3735">
            <w:pPr>
              <w:pStyle w:val="TAL"/>
              <w:keepNext w:val="0"/>
            </w:pPr>
            <w:r>
              <w:t>The Background Data Transfer time windows and traffic limits that apply to this Dynamic Policy (see clause 9.3.3.3).</w:t>
            </w:r>
          </w:p>
        </w:tc>
      </w:tr>
      <w:tr w:rsidR="008C0509" w14:paraId="61F15FB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092649A9" w14:textId="77777777" w:rsidR="00757F7B" w:rsidRDefault="00757F7B" w:rsidP="009D3735">
            <w:pPr>
              <w:pStyle w:val="TAL"/>
              <w:rPr>
                <w:rStyle w:val="Codechar"/>
                <w:rFonts w:cs="Times New Roman"/>
              </w:rPr>
            </w:pPr>
            <w:r>
              <w:rPr>
                <w:rStyle w:val="Codechar"/>
              </w:rPr>
              <w:t>qosEnforcement</w:t>
            </w:r>
          </w:p>
        </w:tc>
        <w:tc>
          <w:tcPr>
            <w:tcW w:w="2268" w:type="dxa"/>
            <w:tcBorders>
              <w:top w:val="single" w:sz="4" w:space="0" w:color="auto"/>
              <w:left w:val="single" w:sz="4" w:space="0" w:color="auto"/>
              <w:bottom w:val="single" w:sz="4" w:space="0" w:color="auto"/>
              <w:right w:val="single" w:sz="4" w:space="0" w:color="auto"/>
            </w:tcBorders>
            <w:hideMark/>
          </w:tcPr>
          <w:p w14:paraId="1CE47C70" w14:textId="77777777" w:rsidR="00757F7B" w:rsidRPr="00C754A9" w:rsidRDefault="00757F7B" w:rsidP="009D3735">
            <w:pPr>
              <w:pStyle w:val="PL"/>
            </w:pPr>
            <w:r w:rsidRPr="00C754A9">
              <w:t>boolean</w:t>
            </w:r>
          </w:p>
        </w:tc>
        <w:tc>
          <w:tcPr>
            <w:tcW w:w="1134" w:type="dxa"/>
            <w:tcBorders>
              <w:top w:val="single" w:sz="4" w:space="0" w:color="auto"/>
              <w:left w:val="single" w:sz="4" w:space="0" w:color="auto"/>
              <w:bottom w:val="single" w:sz="4" w:space="0" w:color="auto"/>
              <w:right w:val="single" w:sz="4" w:space="0" w:color="auto"/>
            </w:tcBorders>
            <w:hideMark/>
          </w:tcPr>
          <w:p w14:paraId="04869654"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3A41CC7D" w14:textId="77777777" w:rsidR="00757F7B" w:rsidRDefault="00757F7B" w:rsidP="009D3735">
            <w:pPr>
              <w:pStyle w:val="TAC"/>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094EA530" w14:textId="77777777" w:rsidR="00757F7B" w:rsidRDefault="00757F7B" w:rsidP="009D3735">
            <w:pPr>
              <w:pStyle w:val="TAL"/>
              <w:keepNext w:val="0"/>
            </w:pPr>
            <w:r>
              <w:t xml:space="preserve">Indication that the Quality of Service described in </w:t>
            </w:r>
            <w:r>
              <w:rPr>
                <w:rStyle w:val="Codechar"/>
              </w:rPr>
              <w:t>qosSpecification</w:t>
            </w:r>
            <w:r>
              <w:t xml:space="preserve"> is being enforced by the 5G System.</w:t>
            </w:r>
          </w:p>
          <w:p w14:paraId="2923EABF" w14:textId="77777777" w:rsidR="00757F7B" w:rsidRDefault="00757F7B" w:rsidP="009D3735">
            <w:pPr>
              <w:pStyle w:val="TAL"/>
            </w:pPr>
            <w:r>
              <w:t>Populated by the Media AF.</w:t>
            </w:r>
          </w:p>
        </w:tc>
      </w:tr>
      <w:tr w:rsidR="008C0509" w14:paraId="5A750689" w14:textId="77777777" w:rsidTr="008C0509">
        <w:trPr>
          <w:jc w:val="center"/>
          <w:ins w:id="895"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03F24135" w14:textId="43B93340" w:rsidR="00757F7B" w:rsidRDefault="00436428" w:rsidP="009D3735">
            <w:pPr>
              <w:pStyle w:val="TAL"/>
              <w:rPr>
                <w:ins w:id="896" w:author="Huawei-Qi" w:date="2025-04-07T12:10:00Z"/>
                <w:rStyle w:val="Codechar"/>
                <w:lang w:eastAsia="zh-CN"/>
              </w:rPr>
            </w:pPr>
            <w:ins w:id="897" w:author="Richard Bradbury [2]" w:date="2025-04-08T15:10:00Z">
              <w:r>
                <w:rPr>
                  <w:rStyle w:val="Codechar"/>
                </w:rPr>
                <w:t>l</w:t>
              </w:r>
            </w:ins>
            <w:ins w:id="898" w:author="Huawei-Qi" w:date="2025-04-07T12:10:00Z">
              <w:r w:rsidR="00757F7B">
                <w:rPr>
                  <w:rStyle w:val="Codechar"/>
                </w:rPr>
                <w:t>4SEnable</w:t>
              </w:r>
            </w:ins>
            <w:ins w:id="899" w:author="Richard Bradbury [2]" w:date="2025-04-08T16:42:00Z">
              <w:r w:rsidR="00094272">
                <w:rPr>
                  <w:rStyle w:val="Codechar"/>
                </w:rPr>
                <w:t>d</w:t>
              </w:r>
            </w:ins>
          </w:p>
        </w:tc>
        <w:tc>
          <w:tcPr>
            <w:tcW w:w="2268" w:type="dxa"/>
            <w:tcBorders>
              <w:top w:val="single" w:sz="4" w:space="0" w:color="auto"/>
              <w:left w:val="single" w:sz="4" w:space="0" w:color="auto"/>
              <w:bottom w:val="single" w:sz="4" w:space="0" w:color="auto"/>
              <w:right w:val="single" w:sz="4" w:space="0" w:color="auto"/>
            </w:tcBorders>
          </w:tcPr>
          <w:p w14:paraId="7FBC5189" w14:textId="77777777" w:rsidR="00757F7B" w:rsidRPr="00C754A9" w:rsidRDefault="00757F7B" w:rsidP="009D3735">
            <w:pPr>
              <w:pStyle w:val="PL"/>
              <w:rPr>
                <w:ins w:id="900" w:author="Huawei-Qi" w:date="2025-04-07T12:10:00Z"/>
              </w:rPr>
            </w:pPr>
            <w:ins w:id="901" w:author="Huawei-Qi" w:date="2025-04-07T12:10:00Z">
              <w:r w:rsidRPr="00C754A9">
                <w:t>boolean</w:t>
              </w:r>
            </w:ins>
          </w:p>
        </w:tc>
        <w:tc>
          <w:tcPr>
            <w:tcW w:w="1134" w:type="dxa"/>
            <w:tcBorders>
              <w:top w:val="single" w:sz="4" w:space="0" w:color="auto"/>
              <w:left w:val="single" w:sz="4" w:space="0" w:color="auto"/>
              <w:bottom w:val="single" w:sz="4" w:space="0" w:color="auto"/>
              <w:right w:val="single" w:sz="4" w:space="0" w:color="auto"/>
            </w:tcBorders>
          </w:tcPr>
          <w:p w14:paraId="7690F951" w14:textId="234BBEC3" w:rsidR="00757F7B" w:rsidRDefault="00C754A9" w:rsidP="009D3735">
            <w:pPr>
              <w:pStyle w:val="TAC"/>
              <w:rPr>
                <w:ins w:id="902" w:author="Huawei-Qi" w:date="2025-04-07T12:10:00Z"/>
                <w:lang w:eastAsia="zh-CN"/>
              </w:rPr>
            </w:pPr>
            <w:ins w:id="903" w:author="Richard Bradbury (2025-04-15)" w:date="2025-04-15T14:28:00Z">
              <w:r>
                <w:rPr>
                  <w:lang w:eastAsia="zh-CN"/>
                </w:rPr>
                <w:t>1</w:t>
              </w:r>
            </w:ins>
            <w:ins w:id="904"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32B97EB4" w14:textId="77777777" w:rsidR="00757F7B" w:rsidRDefault="00757F7B" w:rsidP="009D3735">
            <w:pPr>
              <w:pStyle w:val="TAC"/>
              <w:rPr>
                <w:ins w:id="905" w:author="Huawei-Qi" w:date="2025-04-07T12:10:00Z"/>
              </w:rPr>
            </w:pPr>
            <w:ins w:id="906"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113E96FC" w14:textId="77FC1203" w:rsidR="00757F7B" w:rsidRDefault="00757F7B" w:rsidP="009D3735">
            <w:pPr>
              <w:pStyle w:val="TAL"/>
              <w:keepNext w:val="0"/>
              <w:rPr>
                <w:ins w:id="907" w:author="Huawei-Qi" w:date="2025-04-07T12:13:00Z"/>
                <w:lang w:eastAsia="zh-CN"/>
              </w:rPr>
            </w:pPr>
            <w:ins w:id="908" w:author="Huawei-Qi" w:date="2025-04-07T12:13:00Z">
              <w:r>
                <w:rPr>
                  <w:rFonts w:hint="eastAsia"/>
                  <w:lang w:eastAsia="zh-CN"/>
                </w:rPr>
                <w:t>I</w:t>
              </w:r>
              <w:r>
                <w:rPr>
                  <w:lang w:eastAsia="zh-CN"/>
                </w:rPr>
                <w:t>ndication that ECN marking for L4S</w:t>
              </w:r>
            </w:ins>
            <w:ins w:id="909" w:author="Huawei-Qi_0414" w:date="2025-04-14T14:41:00Z">
              <w:r w:rsidR="00792C3C">
                <w:t xml:space="preserve"> function</w:t>
              </w:r>
            </w:ins>
            <w:ins w:id="910" w:author="Richard Bradbury [2]" w:date="2025-04-14T10:37:00Z">
              <w:r w:rsidR="00BE48FA">
                <w:t>ality</w:t>
              </w:r>
            </w:ins>
            <w:ins w:id="911" w:author="Huawei-Qi" w:date="2025-04-07T12:13:00Z">
              <w:r>
                <w:rPr>
                  <w:lang w:eastAsia="zh-CN"/>
                </w:rPr>
                <w:t xml:space="preserve"> is enabled </w:t>
              </w:r>
            </w:ins>
            <w:ins w:id="912" w:author="Richard Bradbury [2]" w:date="2025-04-08T16:41:00Z">
              <w:r w:rsidR="00094272">
                <w:rPr>
                  <w:lang w:eastAsia="zh-CN"/>
                </w:rPr>
                <w:t>in</w:t>
              </w:r>
            </w:ins>
            <w:ins w:id="913" w:author="Huawei-Qi" w:date="2025-04-07T12:13:00Z">
              <w:r>
                <w:rPr>
                  <w:lang w:eastAsia="zh-CN"/>
                </w:rPr>
                <w:t xml:space="preserve"> the 5G System.</w:t>
              </w:r>
            </w:ins>
          </w:p>
          <w:p w14:paraId="293301FD" w14:textId="5D091F5E" w:rsidR="00757F7B" w:rsidRDefault="00757F7B" w:rsidP="009D3735">
            <w:pPr>
              <w:pStyle w:val="TAL"/>
              <w:keepNext w:val="0"/>
              <w:rPr>
                <w:ins w:id="914" w:author="Huawei-Qi" w:date="2025-04-07T12:10:00Z"/>
                <w:lang w:eastAsia="zh-CN"/>
              </w:rPr>
            </w:pPr>
            <w:ins w:id="915" w:author="Huawei-Qi" w:date="2025-04-07T12:13:00Z">
              <w:r>
                <w:rPr>
                  <w:rFonts w:hint="eastAsia"/>
                  <w:lang w:eastAsia="zh-CN"/>
                </w:rPr>
                <w:t>P</w:t>
              </w:r>
              <w:r>
                <w:rPr>
                  <w:lang w:eastAsia="zh-CN"/>
                </w:rPr>
                <w:t>opulated by the Media</w:t>
              </w:r>
            </w:ins>
            <w:ins w:id="916" w:author="Richard Bradbury [2]" w:date="2025-04-08T15:12:00Z">
              <w:r w:rsidR="007F2DCC">
                <w:rPr>
                  <w:lang w:eastAsia="zh-CN"/>
                </w:rPr>
                <w:t> </w:t>
              </w:r>
            </w:ins>
            <w:ins w:id="917" w:author="Huawei-Qi" w:date="2025-04-07T12:13:00Z">
              <w:r>
                <w:rPr>
                  <w:lang w:eastAsia="zh-CN"/>
                </w:rPr>
                <w:t>AF.</w:t>
              </w:r>
            </w:ins>
          </w:p>
        </w:tc>
      </w:tr>
      <w:tr w:rsidR="008C0509" w14:paraId="35FF8CC8" w14:textId="77777777" w:rsidTr="008C0509">
        <w:trPr>
          <w:jc w:val="center"/>
          <w:ins w:id="918"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40CBEBAB" w14:textId="5A63DA43" w:rsidR="00757F7B" w:rsidRDefault="00436428" w:rsidP="009D3735">
            <w:pPr>
              <w:pStyle w:val="TAL"/>
              <w:rPr>
                <w:ins w:id="919" w:author="Huawei-Qi" w:date="2025-04-07T12:10:00Z"/>
                <w:rStyle w:val="Codechar"/>
                <w:lang w:eastAsia="zh-CN"/>
              </w:rPr>
            </w:pPr>
            <w:ins w:id="920" w:author="Richard Bradbury [2]" w:date="2025-04-08T15:10:00Z">
              <w:r>
                <w:rPr>
                  <w:rStyle w:val="Codechar"/>
                  <w:lang w:eastAsia="zh-CN"/>
                </w:rPr>
                <w:t>q</w:t>
              </w:r>
            </w:ins>
            <w:ins w:id="921" w:author="Huawei-Qi" w:date="2025-04-07T12:10:00Z">
              <w:r w:rsidR="00757F7B">
                <w:rPr>
                  <w:rStyle w:val="Codechar"/>
                  <w:lang w:eastAsia="zh-CN"/>
                </w:rPr>
                <w:t>oSMon</w:t>
              </w:r>
            </w:ins>
            <w:ins w:id="922" w:author="Richard Bradbury [2]" w:date="2025-04-08T15:10:00Z">
              <w:r>
                <w:rPr>
                  <w:rStyle w:val="Codechar"/>
                  <w:lang w:eastAsia="zh-CN"/>
                </w:rPr>
                <w:t>itoring</w:t>
              </w:r>
            </w:ins>
            <w:ins w:id="923" w:author="Huawei-Qi" w:date="2025-04-07T12:10:00Z">
              <w:r w:rsidR="00757F7B">
                <w:rPr>
                  <w:rStyle w:val="Codechar"/>
                  <w:lang w:eastAsia="zh-CN"/>
                </w:rPr>
                <w:t>Enable</w:t>
              </w:r>
            </w:ins>
            <w:ins w:id="924" w:author="Richard Bradbury [2]" w:date="2025-04-08T15:11:00Z">
              <w:r>
                <w:rPr>
                  <w:rStyle w:val="Codechar"/>
                  <w:lang w:eastAsia="zh-CN"/>
                </w:rPr>
                <w:t>d</w:t>
              </w:r>
            </w:ins>
          </w:p>
        </w:tc>
        <w:tc>
          <w:tcPr>
            <w:tcW w:w="2268" w:type="dxa"/>
            <w:tcBorders>
              <w:top w:val="single" w:sz="4" w:space="0" w:color="auto"/>
              <w:left w:val="single" w:sz="4" w:space="0" w:color="auto"/>
              <w:bottom w:val="single" w:sz="4" w:space="0" w:color="auto"/>
              <w:right w:val="single" w:sz="4" w:space="0" w:color="auto"/>
            </w:tcBorders>
          </w:tcPr>
          <w:p w14:paraId="6A1CE7CB" w14:textId="6CEC9C29" w:rsidR="00757F7B" w:rsidRDefault="003262D3" w:rsidP="009D3735">
            <w:pPr>
              <w:pStyle w:val="PL"/>
              <w:rPr>
                <w:ins w:id="925" w:author="Huawei-Qi" w:date="2025-04-07T12:10:00Z"/>
                <w:sz w:val="18"/>
                <w:szCs w:val="18"/>
                <w:lang w:eastAsia="zh-CN"/>
              </w:rPr>
            </w:pPr>
            <w:ins w:id="926" w:author="Richard Bradbury [2]" w:date="2025-04-08T15:28:00Z">
              <w:r>
                <w:rPr>
                  <w:szCs w:val="18"/>
                </w:rPr>
                <w:t>b</w:t>
              </w:r>
            </w:ins>
            <w:ins w:id="927" w:author="Huawei-Qi" w:date="2025-04-07T12:10:00Z">
              <w:r w:rsidR="00757F7B">
                <w:rPr>
                  <w:szCs w:val="18"/>
                </w:rPr>
                <w:t>oolean</w:t>
              </w:r>
            </w:ins>
          </w:p>
        </w:tc>
        <w:tc>
          <w:tcPr>
            <w:tcW w:w="1134" w:type="dxa"/>
            <w:tcBorders>
              <w:top w:val="single" w:sz="4" w:space="0" w:color="auto"/>
              <w:left w:val="single" w:sz="4" w:space="0" w:color="auto"/>
              <w:bottom w:val="single" w:sz="4" w:space="0" w:color="auto"/>
              <w:right w:val="single" w:sz="4" w:space="0" w:color="auto"/>
            </w:tcBorders>
          </w:tcPr>
          <w:p w14:paraId="71F54D6E" w14:textId="31256D3C" w:rsidR="00757F7B" w:rsidRDefault="00C754A9" w:rsidP="009D3735">
            <w:pPr>
              <w:pStyle w:val="TAC"/>
              <w:rPr>
                <w:ins w:id="928" w:author="Huawei-Qi" w:date="2025-04-07T12:10:00Z"/>
                <w:lang w:eastAsia="zh-CN"/>
              </w:rPr>
            </w:pPr>
            <w:ins w:id="929" w:author="Richard Bradbury (2025-04-15)" w:date="2025-04-15T14:28:00Z">
              <w:r>
                <w:rPr>
                  <w:lang w:eastAsia="zh-CN"/>
                </w:rPr>
                <w:t>1</w:t>
              </w:r>
            </w:ins>
            <w:ins w:id="930"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AA86A5F" w14:textId="77777777" w:rsidR="00757F7B" w:rsidRDefault="00757F7B" w:rsidP="009D3735">
            <w:pPr>
              <w:pStyle w:val="TAC"/>
              <w:rPr>
                <w:ins w:id="931" w:author="Huawei-Qi" w:date="2025-04-07T12:10:00Z"/>
              </w:rPr>
            </w:pPr>
            <w:ins w:id="932"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5A05B0A0" w14:textId="5471407D" w:rsidR="00757F7B" w:rsidRDefault="00757F7B" w:rsidP="009D3735">
            <w:pPr>
              <w:pStyle w:val="TAL"/>
              <w:keepNext w:val="0"/>
              <w:rPr>
                <w:ins w:id="933" w:author="Huawei-Qi" w:date="2025-04-07T12:13:00Z"/>
                <w:lang w:eastAsia="zh-CN"/>
              </w:rPr>
            </w:pPr>
            <w:ins w:id="934" w:author="Huawei-Qi" w:date="2025-04-07T12:13:00Z">
              <w:r>
                <w:rPr>
                  <w:rFonts w:hint="eastAsia"/>
                  <w:lang w:eastAsia="zh-CN"/>
                </w:rPr>
                <w:t>I</w:t>
              </w:r>
              <w:r>
                <w:rPr>
                  <w:lang w:eastAsia="zh-CN"/>
                </w:rPr>
                <w:t xml:space="preserve">ndication that </w:t>
              </w:r>
            </w:ins>
            <w:ins w:id="935" w:author="Huawei-Qi" w:date="2025-04-07T12:14:00Z">
              <w:r>
                <w:rPr>
                  <w:lang w:eastAsia="zh-CN"/>
                </w:rPr>
                <w:t xml:space="preserve">QoS </w:t>
              </w:r>
            </w:ins>
            <w:ins w:id="936" w:author="Richard Bradbury [2]" w:date="2025-04-08T16:43:00Z">
              <w:r w:rsidR="00094272">
                <w:rPr>
                  <w:lang w:eastAsia="zh-CN"/>
                </w:rPr>
                <w:t>m</w:t>
              </w:r>
            </w:ins>
            <w:ins w:id="937" w:author="Huawei-Qi" w:date="2025-04-07T12:14:00Z">
              <w:r>
                <w:rPr>
                  <w:lang w:eastAsia="zh-CN"/>
                </w:rPr>
                <w:t>onitoring</w:t>
              </w:r>
            </w:ins>
            <w:ins w:id="938" w:author="Huawei-Qi" w:date="2025-04-07T12:13:00Z">
              <w:r>
                <w:rPr>
                  <w:lang w:eastAsia="zh-CN"/>
                </w:rPr>
                <w:t xml:space="preserve"> is enabled </w:t>
              </w:r>
            </w:ins>
            <w:ins w:id="939" w:author="Richard Bradbury [2]" w:date="2025-04-08T15:13:00Z">
              <w:r w:rsidR="007F2DCC">
                <w:rPr>
                  <w:lang w:eastAsia="zh-CN"/>
                </w:rPr>
                <w:t>in</w:t>
              </w:r>
            </w:ins>
            <w:ins w:id="940" w:author="Huawei-Qi" w:date="2025-04-07T12:13:00Z">
              <w:r>
                <w:rPr>
                  <w:lang w:eastAsia="zh-CN"/>
                </w:rPr>
                <w:t xml:space="preserve"> the 5G System.</w:t>
              </w:r>
            </w:ins>
          </w:p>
          <w:p w14:paraId="2755DC78" w14:textId="4CD303BF" w:rsidR="00757F7B" w:rsidRDefault="00757F7B" w:rsidP="009D3735">
            <w:pPr>
              <w:pStyle w:val="TAL"/>
              <w:keepNext w:val="0"/>
              <w:rPr>
                <w:ins w:id="941" w:author="Huawei-Qi" w:date="2025-04-07T12:10:00Z"/>
              </w:rPr>
            </w:pPr>
            <w:ins w:id="942" w:author="Huawei-Qi" w:date="2025-04-07T12:13:00Z">
              <w:r>
                <w:rPr>
                  <w:rFonts w:hint="eastAsia"/>
                  <w:lang w:eastAsia="zh-CN"/>
                </w:rPr>
                <w:t>P</w:t>
              </w:r>
              <w:r>
                <w:rPr>
                  <w:lang w:eastAsia="zh-CN"/>
                </w:rPr>
                <w:t>opulated by the Media</w:t>
              </w:r>
            </w:ins>
            <w:ins w:id="943" w:author="Richard Bradbury [2]" w:date="2025-04-08T15:55:00Z">
              <w:r w:rsidR="0006534B">
                <w:rPr>
                  <w:lang w:eastAsia="zh-CN"/>
                </w:rPr>
                <w:t> </w:t>
              </w:r>
            </w:ins>
            <w:ins w:id="944" w:author="Huawei-Qi" w:date="2025-04-07T12:13:00Z">
              <w:r>
                <w:rPr>
                  <w:lang w:eastAsia="zh-CN"/>
                </w:rPr>
                <w:t>AF.</w:t>
              </w:r>
            </w:ins>
          </w:p>
        </w:tc>
      </w:tr>
      <w:tr w:rsidR="008C0509" w14:paraId="40C7146D" w14:textId="77777777" w:rsidTr="008C0509">
        <w:trPr>
          <w:jc w:val="center"/>
          <w:ins w:id="945"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6E13070D" w14:textId="5ACFAD5A" w:rsidR="00757F7B" w:rsidRDefault="00E61ADE" w:rsidP="009D3735">
            <w:pPr>
              <w:pStyle w:val="TAL"/>
              <w:rPr>
                <w:ins w:id="946" w:author="Huawei-Qi" w:date="2025-04-07T12:10:00Z"/>
                <w:rStyle w:val="Codechar"/>
                <w:lang w:eastAsia="zh-CN"/>
              </w:rPr>
            </w:pPr>
            <w:commentRangeStart w:id="947"/>
            <w:commentRangeStart w:id="948"/>
            <w:commentRangeStart w:id="949"/>
            <w:commentRangeStart w:id="950"/>
            <w:commentRangeStart w:id="951"/>
            <w:commentRangeStart w:id="952"/>
            <w:commentRangeStart w:id="953"/>
            <w:commentRangeStart w:id="954"/>
            <w:commentRangeStart w:id="955"/>
            <w:ins w:id="956" w:author="Richard Bradbury [2]" w:date="2025-04-08T15:17:00Z">
              <w:r>
                <w:rPr>
                  <w:rStyle w:val="Codechar"/>
                  <w:lang w:eastAsia="zh-CN"/>
                </w:rPr>
                <w:t>q</w:t>
              </w:r>
            </w:ins>
            <w:ins w:id="957" w:author="Huawei-Qi" w:date="2025-04-07T12:10:00Z">
              <w:r w:rsidR="00757F7B">
                <w:rPr>
                  <w:rStyle w:val="Codechar"/>
                  <w:lang w:eastAsia="zh-CN"/>
                </w:rPr>
                <w:t>oSMon</w:t>
              </w:r>
            </w:ins>
            <w:ins w:id="958" w:author="Richard Bradbury [2]" w:date="2025-04-08T15:11:00Z">
              <w:r w:rsidR="00436428">
                <w:rPr>
                  <w:rStyle w:val="Codechar"/>
                  <w:lang w:eastAsia="zh-CN"/>
                </w:rPr>
                <w:t>itoring</w:t>
              </w:r>
            </w:ins>
            <w:ins w:id="959" w:author="Huawei-Qi" w:date="2025-04-07T12:10:00Z">
              <w:r w:rsidR="00757F7B">
                <w:rPr>
                  <w:rStyle w:val="Codechar"/>
                  <w:lang w:eastAsia="zh-CN"/>
                </w:rPr>
                <w:t>Results</w:t>
              </w:r>
            </w:ins>
            <w:commentRangeEnd w:id="947"/>
            <w:r w:rsidR="00504E18">
              <w:rPr>
                <w:rStyle w:val="ab"/>
                <w:rFonts w:ascii="Times New Roman" w:hAnsi="Times New Roman"/>
              </w:rPr>
              <w:commentReference w:id="947"/>
            </w:r>
            <w:commentRangeEnd w:id="948"/>
            <w:r w:rsidR="00623FE1">
              <w:rPr>
                <w:rStyle w:val="ab"/>
                <w:rFonts w:ascii="Times New Roman" w:hAnsi="Times New Roman"/>
              </w:rPr>
              <w:commentReference w:id="948"/>
            </w:r>
            <w:commentRangeEnd w:id="949"/>
            <w:r w:rsidR="001D275C">
              <w:rPr>
                <w:rStyle w:val="ab"/>
                <w:rFonts w:ascii="Times New Roman" w:hAnsi="Times New Roman"/>
              </w:rPr>
              <w:commentReference w:id="949"/>
            </w:r>
            <w:commentRangeEnd w:id="950"/>
            <w:r w:rsidR="00BE48FA">
              <w:rPr>
                <w:rStyle w:val="ab"/>
                <w:rFonts w:ascii="Times New Roman" w:hAnsi="Times New Roman"/>
              </w:rPr>
              <w:commentReference w:id="950"/>
            </w:r>
            <w:commentRangeEnd w:id="951"/>
            <w:r w:rsidR="001B0D7D">
              <w:rPr>
                <w:rStyle w:val="ab"/>
                <w:rFonts w:ascii="Times New Roman" w:hAnsi="Times New Roman"/>
              </w:rPr>
              <w:commentReference w:id="951"/>
            </w:r>
            <w:commentRangeEnd w:id="952"/>
            <w:r w:rsidR="001B0D7D">
              <w:rPr>
                <w:rStyle w:val="ab"/>
                <w:rFonts w:ascii="Times New Roman" w:hAnsi="Times New Roman"/>
              </w:rPr>
              <w:commentReference w:id="952"/>
            </w:r>
            <w:commentRangeEnd w:id="953"/>
            <w:r w:rsidR="008C0509">
              <w:rPr>
                <w:rStyle w:val="ab"/>
                <w:rFonts w:ascii="Times New Roman" w:hAnsi="Times New Roman"/>
              </w:rPr>
              <w:commentReference w:id="953"/>
            </w:r>
            <w:commentRangeEnd w:id="954"/>
            <w:r w:rsidR="00F42B93">
              <w:rPr>
                <w:rStyle w:val="ab"/>
                <w:rFonts w:ascii="Times New Roman" w:hAnsi="Times New Roman"/>
              </w:rPr>
              <w:commentReference w:id="954"/>
            </w:r>
            <w:commentRangeEnd w:id="955"/>
            <w:r w:rsidR="00F42B93">
              <w:rPr>
                <w:rStyle w:val="ab"/>
                <w:rFonts w:ascii="Times New Roman" w:hAnsi="Times New Roman"/>
              </w:rPr>
              <w:commentReference w:id="955"/>
            </w:r>
          </w:p>
        </w:tc>
        <w:tc>
          <w:tcPr>
            <w:tcW w:w="2268" w:type="dxa"/>
            <w:tcBorders>
              <w:top w:val="single" w:sz="4" w:space="0" w:color="auto"/>
              <w:left w:val="single" w:sz="4" w:space="0" w:color="auto"/>
              <w:bottom w:val="single" w:sz="4" w:space="0" w:color="auto"/>
              <w:right w:val="single" w:sz="4" w:space="0" w:color="auto"/>
            </w:tcBorders>
          </w:tcPr>
          <w:p w14:paraId="6B0279BA" w14:textId="406BA3CC" w:rsidR="00757F7B" w:rsidRDefault="00757F7B" w:rsidP="009D3735">
            <w:pPr>
              <w:pStyle w:val="PL"/>
              <w:rPr>
                <w:ins w:id="960" w:author="Huawei-Qi" w:date="2025-04-07T12:10:00Z"/>
                <w:sz w:val="18"/>
                <w:szCs w:val="18"/>
                <w:lang w:eastAsia="zh-CN"/>
              </w:rPr>
            </w:pPr>
            <w:ins w:id="961" w:author="Huawei-Qi" w:date="2025-04-07T12:11:00Z">
              <w:r w:rsidRPr="000A0A5F">
                <w:t>QosMonitoringReport</w:t>
              </w:r>
            </w:ins>
          </w:p>
        </w:tc>
        <w:tc>
          <w:tcPr>
            <w:tcW w:w="1134" w:type="dxa"/>
            <w:tcBorders>
              <w:top w:val="single" w:sz="4" w:space="0" w:color="auto"/>
              <w:left w:val="single" w:sz="4" w:space="0" w:color="auto"/>
              <w:bottom w:val="single" w:sz="4" w:space="0" w:color="auto"/>
              <w:right w:val="single" w:sz="4" w:space="0" w:color="auto"/>
            </w:tcBorders>
          </w:tcPr>
          <w:p w14:paraId="5904C616" w14:textId="60A483B0" w:rsidR="00757F7B" w:rsidRDefault="00757F7B" w:rsidP="009D3735">
            <w:pPr>
              <w:pStyle w:val="TAC"/>
              <w:rPr>
                <w:ins w:id="962" w:author="Huawei-Qi" w:date="2025-04-07T12:10:00Z"/>
                <w:lang w:eastAsia="zh-CN"/>
              </w:rPr>
            </w:pPr>
            <w:ins w:id="963" w:author="Huawei-Qi" w:date="2025-04-07T12:11:00Z">
              <w:r>
                <w:rPr>
                  <w:rFonts w:hint="eastAsia"/>
                  <w:lang w:eastAsia="zh-CN"/>
                </w:rPr>
                <w:t>0</w:t>
              </w:r>
              <w:r>
                <w:t>..1</w:t>
              </w:r>
            </w:ins>
          </w:p>
        </w:tc>
        <w:tc>
          <w:tcPr>
            <w:tcW w:w="851" w:type="dxa"/>
            <w:tcBorders>
              <w:top w:val="single" w:sz="4" w:space="0" w:color="auto"/>
              <w:left w:val="single" w:sz="4" w:space="0" w:color="auto"/>
              <w:bottom w:val="single" w:sz="4" w:space="0" w:color="auto"/>
              <w:right w:val="single" w:sz="4" w:space="0" w:color="auto"/>
            </w:tcBorders>
          </w:tcPr>
          <w:p w14:paraId="27301B07" w14:textId="546DDD11" w:rsidR="00757F7B" w:rsidRDefault="00757F7B" w:rsidP="009D3735">
            <w:pPr>
              <w:pStyle w:val="TAC"/>
              <w:rPr>
                <w:ins w:id="964" w:author="Huawei-Qi" w:date="2025-04-07T12:10:00Z"/>
              </w:rPr>
            </w:pPr>
            <w:ins w:id="965"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7B8997A2" w14:textId="4BDE3994" w:rsidR="00757F7B" w:rsidRDefault="00757F7B" w:rsidP="009D3735">
            <w:pPr>
              <w:pStyle w:val="TAL"/>
              <w:keepNext w:val="0"/>
              <w:rPr>
                <w:ins w:id="966" w:author="Huawei-Qi" w:date="2025-04-07T12:20:00Z"/>
                <w:lang w:eastAsia="zh-CN"/>
              </w:rPr>
            </w:pPr>
            <w:ins w:id="967" w:author="Huawei-Qi" w:date="2025-04-07T12:14:00Z">
              <w:r>
                <w:rPr>
                  <w:rFonts w:hint="eastAsia"/>
                  <w:lang w:eastAsia="zh-CN"/>
                </w:rPr>
                <w:t>T</w:t>
              </w:r>
              <w:r>
                <w:rPr>
                  <w:lang w:eastAsia="zh-CN"/>
                </w:rPr>
                <w:t xml:space="preserve">he </w:t>
              </w:r>
            </w:ins>
            <w:ins w:id="968" w:author="Richard Bradbury [2]" w:date="2025-04-08T15:53:00Z">
              <w:r w:rsidR="0006534B">
                <w:rPr>
                  <w:lang w:eastAsia="zh-CN"/>
                </w:rPr>
                <w:t xml:space="preserve">most recent </w:t>
              </w:r>
            </w:ins>
            <w:ins w:id="969" w:author="Huawei-Qi" w:date="2025-04-07T12:14:00Z">
              <w:r>
                <w:rPr>
                  <w:lang w:eastAsia="zh-CN"/>
                </w:rPr>
                <w:t xml:space="preserve">QoS monitoring </w:t>
              </w:r>
            </w:ins>
            <w:ins w:id="970" w:author="Richard Bradbury (2025-04-15)" w:date="2025-04-15T09:28:00Z">
              <w:r w:rsidR="009F6A09">
                <w:rPr>
                  <w:lang w:eastAsia="zh-CN"/>
                </w:rPr>
                <w:t>results</w:t>
              </w:r>
            </w:ins>
            <w:ins w:id="971" w:author="Huawei-Qi" w:date="2025-04-07T12:14:00Z">
              <w:r>
                <w:rPr>
                  <w:lang w:eastAsia="zh-CN"/>
                </w:rPr>
                <w:t xml:space="preserve"> </w:t>
              </w:r>
            </w:ins>
            <w:ins w:id="972" w:author="Huawei-Qi" w:date="2025-04-07T12:19:00Z">
              <w:r>
                <w:rPr>
                  <w:lang w:eastAsia="zh-CN"/>
                </w:rPr>
                <w:t xml:space="preserve">provided by the </w:t>
              </w:r>
            </w:ins>
            <w:ins w:id="973" w:author="Huawei-Qi" w:date="2025-04-07T12:20:00Z">
              <w:r>
                <w:rPr>
                  <w:lang w:eastAsia="zh-CN"/>
                </w:rPr>
                <w:t>5G System</w:t>
              </w:r>
            </w:ins>
            <w:ins w:id="974" w:author="Richard Bradbury (2025-05-21)" w:date="2025-05-21T22:50:00Z">
              <w:r w:rsidR="00C12DFA">
                <w:rPr>
                  <w:lang w:eastAsia="zh-CN"/>
                </w:rPr>
                <w:t>. Present only</w:t>
              </w:r>
            </w:ins>
            <w:ins w:id="975" w:author="Richard Bradbury [2]" w:date="2025-04-08T15:55:00Z">
              <w:r w:rsidR="0006534B">
                <w:rPr>
                  <w:lang w:eastAsia="zh-CN"/>
                </w:rPr>
                <w:t xml:space="preserve"> if this feature is </w:t>
              </w:r>
            </w:ins>
            <w:ins w:id="976" w:author="Richard Bradbury (2025-04-15)" w:date="2025-04-15T09:29:00Z">
              <w:r w:rsidR="009F6A09">
                <w:rPr>
                  <w:lang w:eastAsia="zh-CN"/>
                </w:rPr>
                <w:t xml:space="preserve">currently </w:t>
              </w:r>
            </w:ins>
            <w:ins w:id="977" w:author="Richard Bradbury [2]" w:date="2025-04-08T15:55:00Z">
              <w:r w:rsidR="0006534B">
                <w:rPr>
                  <w:lang w:eastAsia="zh-CN"/>
                </w:rPr>
                <w:t>enabled</w:t>
              </w:r>
            </w:ins>
            <w:ins w:id="978" w:author="Richard Bradbury (2025-04-15)" w:date="2025-04-15T09:29:00Z">
              <w:r w:rsidR="009F6A09">
                <w:rPr>
                  <w:lang w:eastAsia="zh-CN"/>
                </w:rPr>
                <w:t xml:space="preserve"> (as indicated by the </w:t>
              </w:r>
              <w:r w:rsidR="009F6A09">
                <w:rPr>
                  <w:rStyle w:val="Codechar"/>
                  <w:lang w:eastAsia="zh-CN"/>
                </w:rPr>
                <w:t>qoSMonitoringEnabled</w:t>
              </w:r>
              <w:r w:rsidR="009F6A09">
                <w:t xml:space="preserve"> property</w:t>
              </w:r>
            </w:ins>
            <w:ins w:id="979" w:author="Richard Bradbury (2025-05-21)" w:date="2025-05-21T22:50:00Z">
              <w:r w:rsidR="00C12DFA">
                <w:t xml:space="preserve"> above</w:t>
              </w:r>
            </w:ins>
            <w:ins w:id="980" w:author="Richard Bradbury (2025-04-15)" w:date="2025-04-15T09:29:00Z">
              <w:r w:rsidR="009F6A09">
                <w:t>)</w:t>
              </w:r>
            </w:ins>
            <w:ins w:id="981" w:author="Huawei-Qi" w:date="2025-04-07T12:20:00Z">
              <w:r>
                <w:rPr>
                  <w:lang w:eastAsia="zh-CN"/>
                </w:rPr>
                <w:t>.</w:t>
              </w:r>
            </w:ins>
          </w:p>
          <w:p w14:paraId="688B159D" w14:textId="18C2F783" w:rsidR="00757F7B" w:rsidRDefault="00757F7B" w:rsidP="009D3735">
            <w:pPr>
              <w:pStyle w:val="TAL"/>
              <w:keepNext w:val="0"/>
              <w:rPr>
                <w:ins w:id="982" w:author="Huawei-Qi" w:date="2025-04-07T12:10:00Z"/>
                <w:lang w:eastAsia="zh-CN"/>
              </w:rPr>
            </w:pPr>
            <w:ins w:id="983" w:author="Huawei-Qi" w:date="2025-04-07T12:20:00Z">
              <w:r>
                <w:rPr>
                  <w:rFonts w:hint="eastAsia"/>
                  <w:lang w:eastAsia="zh-CN"/>
                </w:rPr>
                <w:t>P</w:t>
              </w:r>
              <w:r>
                <w:rPr>
                  <w:lang w:eastAsia="zh-CN"/>
                </w:rPr>
                <w:t>opulated by the Media</w:t>
              </w:r>
            </w:ins>
            <w:ins w:id="984" w:author="Richard Bradbury [2]" w:date="2025-04-08T15:55:00Z">
              <w:r w:rsidR="0006534B">
                <w:rPr>
                  <w:lang w:eastAsia="zh-CN"/>
                </w:rPr>
                <w:t> </w:t>
              </w:r>
            </w:ins>
            <w:ins w:id="985" w:author="Huawei-Qi" w:date="2025-04-07T12:20:00Z">
              <w:r>
                <w:rPr>
                  <w:lang w:eastAsia="zh-CN"/>
                </w:rPr>
                <w:t>AF</w:t>
              </w:r>
            </w:ins>
            <w:ins w:id="986" w:author="Huawei-Qi" w:date="2025-04-07T12:23:00Z">
              <w:r>
                <w:rPr>
                  <w:lang w:eastAsia="zh-CN"/>
                </w:rPr>
                <w:t>.</w:t>
              </w:r>
            </w:ins>
          </w:p>
        </w:tc>
      </w:tr>
      <w:tr w:rsidR="00757F7B" w14:paraId="17D43E1C" w14:textId="4975F4B2" w:rsidTr="008C0509">
        <w:trPr>
          <w:jc w:val="center"/>
          <w:ins w:id="987" w:author="Huawei-Qi" w:date="2025-04-07T12:11:00Z"/>
        </w:trPr>
        <w:tc>
          <w:tcPr>
            <w:tcW w:w="14278" w:type="dxa"/>
            <w:gridSpan w:val="6"/>
            <w:tcBorders>
              <w:top w:val="single" w:sz="4" w:space="0" w:color="auto"/>
              <w:left w:val="single" w:sz="4" w:space="0" w:color="auto"/>
              <w:bottom w:val="single" w:sz="4" w:space="0" w:color="auto"/>
              <w:right w:val="single" w:sz="4" w:space="0" w:color="auto"/>
            </w:tcBorders>
          </w:tcPr>
          <w:p w14:paraId="5002D5E3" w14:textId="405B69A8" w:rsidR="00757F7B" w:rsidRDefault="00757F7B" w:rsidP="005B4BDD">
            <w:pPr>
              <w:pStyle w:val="TAN"/>
              <w:rPr>
                <w:ins w:id="988" w:author="Huawei-Qi" w:date="2025-04-07T12:11:00Z"/>
                <w:lang w:eastAsia="zh-CN"/>
              </w:rPr>
            </w:pPr>
            <w:ins w:id="989" w:author="Huawei-Qi" w:date="2025-04-07T12:12:00Z">
              <w:r>
                <w:rPr>
                  <w:rFonts w:hint="eastAsia"/>
                  <w:lang w:eastAsia="zh-CN"/>
                </w:rPr>
                <w:t>N</w:t>
              </w:r>
              <w:r>
                <w:t>OTE:</w:t>
              </w:r>
            </w:ins>
            <w:ins w:id="990" w:author="Richard Bradbury [2]" w:date="2025-04-08T15:11:00Z">
              <w:r w:rsidR="00436428">
                <w:tab/>
              </w:r>
            </w:ins>
            <w:ins w:id="991" w:author="Huawei-Qi" w:date="2025-04-07T12:12:00Z">
              <w:r>
                <w:t xml:space="preserve">Data type </w:t>
              </w:r>
              <w:r w:rsidRPr="005B4BDD">
                <w:rPr>
                  <w:rStyle w:val="Codechar"/>
                </w:rPr>
                <w:t>QosMonitoringReport</w:t>
              </w:r>
              <w:r>
                <w:t xml:space="preserve"> is defined in TS</w:t>
              </w:r>
            </w:ins>
            <w:ins w:id="992" w:author="Richard Bradbury [2]" w:date="2025-04-08T15:11:00Z">
              <w:r w:rsidR="007F2DCC">
                <w:t> </w:t>
              </w:r>
            </w:ins>
            <w:ins w:id="993" w:author="Huawei-Qi" w:date="2025-04-07T12:12:00Z">
              <w:r>
                <w:t>29.122</w:t>
              </w:r>
            </w:ins>
            <w:ins w:id="994" w:author="Richard Bradbury [2]" w:date="2025-04-08T15:11:00Z">
              <w:r w:rsidR="007F2DCC">
                <w:t> </w:t>
              </w:r>
            </w:ins>
            <w:ins w:id="995" w:author="Huawei-Qi" w:date="2025-04-07T12:12:00Z">
              <w:r>
                <w:t>[20].</w:t>
              </w:r>
            </w:ins>
          </w:p>
        </w:tc>
      </w:tr>
      <w:bookmarkEnd w:id="891"/>
      <w:bookmarkEnd w:id="892"/>
      <w:bookmarkEnd w:id="893"/>
      <w:bookmarkEnd w:id="894"/>
    </w:tbl>
    <w:p w14:paraId="445F6714" w14:textId="4D391A9E" w:rsidR="00757F7B" w:rsidRDefault="00757F7B" w:rsidP="00757F7B">
      <w:pPr>
        <w:rPr>
          <w:noProof/>
        </w:rPr>
      </w:pPr>
    </w:p>
    <w:bookmarkEnd w:id="852"/>
    <w:p w14:paraId="7EFF6416" w14:textId="77777777" w:rsidR="00C12DFA" w:rsidRPr="0007000D" w:rsidRDefault="00C12DFA"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26AFAEA8" w14:textId="77777777" w:rsidR="00C12DFA" w:rsidRPr="00A16B5B" w:rsidRDefault="00C12DFA" w:rsidP="00C12DFA">
      <w:pPr>
        <w:pStyle w:val="3"/>
      </w:pPr>
      <w:r w:rsidRPr="00A16B5B">
        <w:t>10.2.3</w:t>
      </w:r>
      <w:r w:rsidRPr="00A16B5B">
        <w:tab/>
        <w:t>Notification message format</w:t>
      </w:r>
    </w:p>
    <w:p w14:paraId="3CCC36E0" w14:textId="77777777" w:rsidR="00C12DFA" w:rsidRPr="00A16B5B" w:rsidRDefault="00C12DFA" w:rsidP="00C12DFA">
      <w:pPr>
        <w:keepNext/>
      </w:pPr>
      <w:r w:rsidRPr="00A16B5B">
        <w:t xml:space="preserve">The Media AF shall format each notification it publishes to the notification channel as an MQTT Application Message conveyed as the payload of an MQTT </w:t>
      </w:r>
      <w:r w:rsidRPr="003435CB">
        <w:rPr>
          <w:rStyle w:val="Codechar"/>
        </w:rPr>
        <w:t>PUBLISH</w:t>
      </w:r>
      <w:r w:rsidRPr="00A16B5B">
        <w:t xml:space="preserve"> message.</w:t>
      </w:r>
    </w:p>
    <w:p w14:paraId="01621309" w14:textId="77777777" w:rsidR="00C12DFA" w:rsidRPr="00A16B5B" w:rsidRDefault="00C12DFA" w:rsidP="00C12DFA">
      <w:pPr>
        <w:pStyle w:val="B1"/>
        <w:keepNext/>
      </w:pPr>
      <w:r w:rsidRPr="00A16B5B">
        <w:t>-</w:t>
      </w:r>
      <w:r w:rsidRPr="00A16B5B">
        <w:tab/>
        <w:t xml:space="preserve">The </w:t>
      </w:r>
      <w:r w:rsidRPr="00A16B5B">
        <w:rPr>
          <w:i/>
          <w:iCs/>
        </w:rPr>
        <w:t>Topic</w:t>
      </w:r>
      <w:r w:rsidRPr="00A16B5B">
        <w:t xml:space="preserve"> property of the Variable Header shall be as specified in clause 10.2.2.</w:t>
      </w:r>
    </w:p>
    <w:p w14:paraId="2A80E3B6" w14:textId="77777777" w:rsidR="00C12DFA" w:rsidRPr="00A16B5B" w:rsidRDefault="00C12DFA" w:rsidP="00C12DFA">
      <w:pPr>
        <w:pStyle w:val="B1"/>
      </w:pPr>
      <w:r w:rsidRPr="00A16B5B">
        <w:t>-</w:t>
      </w:r>
      <w:r w:rsidRPr="00A16B5B">
        <w:tab/>
        <w:t xml:space="preserve">The </w:t>
      </w:r>
      <w:r w:rsidRPr="00A16B5B">
        <w:rPr>
          <w:i/>
          <w:iCs/>
        </w:rPr>
        <w:t>Payload Format Indicator</w:t>
      </w:r>
      <w:r w:rsidRPr="00A16B5B">
        <w:t xml:space="preserve"> property of the Variable Header shall indicate UTF-8 encoding of the </w:t>
      </w:r>
      <w:r w:rsidRPr="00A16B5B">
        <w:rPr>
          <w:i/>
          <w:iCs/>
        </w:rPr>
        <w:t>Payload</w:t>
      </w:r>
      <w:r w:rsidRPr="00A16B5B">
        <w:t xml:space="preserve"> field.</w:t>
      </w:r>
    </w:p>
    <w:p w14:paraId="2DAC93BD" w14:textId="77777777" w:rsidR="00C12DFA" w:rsidRPr="00A16B5B" w:rsidRDefault="00C12DFA" w:rsidP="00C12DFA">
      <w:pPr>
        <w:keepNext/>
        <w:rPr>
          <w:lang w:eastAsia="ja-JP"/>
        </w:rPr>
      </w:pPr>
      <w:r w:rsidRPr="00B158C2">
        <w:lastRenderedPageBreak/>
        <w:t xml:space="preserve">The notification message shall be conveyed in the </w:t>
      </w:r>
      <w:r w:rsidRPr="00B158C2">
        <w:rPr>
          <w:i/>
        </w:rPr>
        <w:t>Payload</w:t>
      </w:r>
      <w:r w:rsidRPr="00B158C2">
        <w:t xml:space="preserve"> field which shall be a formatted as a </w:t>
      </w:r>
      <w:r w:rsidRPr="003435CB">
        <w:rPr>
          <w:rStyle w:val="Codechar"/>
        </w:rPr>
        <w:t>NotificationMessage</w:t>
      </w:r>
      <w:r w:rsidRPr="00B158C2">
        <w:t xml:space="preserve"> JSON [37] object as specified in table 10.2.3-1 using the UTF</w:t>
      </w:r>
      <w:r w:rsidRPr="00B158C2">
        <w:noBreakHyphen/>
      </w:r>
      <w:proofErr w:type="gramStart"/>
      <w:r w:rsidRPr="00B158C2">
        <w:t>8 character</w:t>
      </w:r>
      <w:proofErr w:type="gramEnd"/>
      <w:r w:rsidRPr="00B158C2">
        <w:t xml:space="preserve"> encoding.</w:t>
      </w:r>
      <w:r>
        <w:t xml:space="preserve"> The corresponding </w:t>
      </w:r>
      <w:proofErr w:type="spellStart"/>
      <w:r>
        <w:t>OpenAPI</w:t>
      </w:r>
      <w:proofErr w:type="spellEnd"/>
      <w:r>
        <w:t> [32] definition of this data type is specified in clause A.5.1.</w:t>
      </w:r>
    </w:p>
    <w:p w14:paraId="50AC77BD" w14:textId="77777777" w:rsidR="00C12DFA" w:rsidRPr="00A16B5B" w:rsidRDefault="00C12DFA" w:rsidP="00C12DFA">
      <w:pPr>
        <w:pStyle w:val="TH"/>
      </w:pPr>
      <w:bookmarkStart w:id="996" w:name="_CRTable10_2_31"/>
      <w:r w:rsidRPr="00A16B5B">
        <w:t>Table </w:t>
      </w:r>
      <w:bookmarkEnd w:id="996"/>
      <w:r w:rsidRPr="00A16B5B">
        <w:t>10.2.3</w:t>
      </w:r>
      <w:r w:rsidRPr="00A16B5B">
        <w:noBreakHyphen/>
        <w:t xml:space="preserve">1: </w:t>
      </w:r>
      <w:proofErr w:type="spellStart"/>
      <w:r w:rsidRPr="00A16B5B">
        <w:t>NotificationMessage</w:t>
      </w:r>
      <w:proofErr w:type="spellEnd"/>
      <w:r w:rsidRPr="00A16B5B">
        <w:t xml:space="preserve"> data type</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545"/>
        <w:gridCol w:w="1229"/>
        <w:gridCol w:w="3342"/>
      </w:tblGrid>
      <w:tr w:rsidR="00C12DFA" w:rsidRPr="00A16B5B" w14:paraId="00CC8592" w14:textId="77777777" w:rsidTr="00842F77">
        <w:tc>
          <w:tcPr>
            <w:tcW w:w="1306" w:type="pct"/>
            <w:shd w:val="clear" w:color="auto" w:fill="BFBFBF" w:themeFill="background1" w:themeFillShade="BF"/>
          </w:tcPr>
          <w:p w14:paraId="037A6717" w14:textId="77777777" w:rsidR="00C12DFA" w:rsidRPr="00A16B5B" w:rsidRDefault="00C12DFA" w:rsidP="00842F77">
            <w:pPr>
              <w:pStyle w:val="TAH"/>
            </w:pPr>
            <w:r w:rsidRPr="00A16B5B">
              <w:t>Property name</w:t>
            </w:r>
          </w:p>
        </w:tc>
        <w:tc>
          <w:tcPr>
            <w:tcW w:w="1321" w:type="pct"/>
            <w:shd w:val="clear" w:color="auto" w:fill="BFBFBF" w:themeFill="background1" w:themeFillShade="BF"/>
          </w:tcPr>
          <w:p w14:paraId="09D19BD9" w14:textId="77777777" w:rsidR="00C12DFA" w:rsidRPr="00A16B5B" w:rsidRDefault="00C12DFA" w:rsidP="00842F77">
            <w:pPr>
              <w:pStyle w:val="TAH"/>
            </w:pPr>
            <w:r w:rsidRPr="00A16B5B">
              <w:t>Type</w:t>
            </w:r>
          </w:p>
        </w:tc>
        <w:tc>
          <w:tcPr>
            <w:tcW w:w="638" w:type="pct"/>
            <w:shd w:val="clear" w:color="auto" w:fill="BFBFBF" w:themeFill="background1" w:themeFillShade="BF"/>
          </w:tcPr>
          <w:p w14:paraId="49549A0A" w14:textId="77777777" w:rsidR="00C12DFA" w:rsidRPr="00A16B5B" w:rsidRDefault="00C12DFA" w:rsidP="00842F77">
            <w:pPr>
              <w:pStyle w:val="TAH"/>
            </w:pPr>
            <w:r w:rsidRPr="00A16B5B">
              <w:t>Cardinality</w:t>
            </w:r>
          </w:p>
        </w:tc>
        <w:tc>
          <w:tcPr>
            <w:tcW w:w="1735" w:type="pct"/>
            <w:shd w:val="clear" w:color="auto" w:fill="BFBFBF" w:themeFill="background1" w:themeFillShade="BF"/>
          </w:tcPr>
          <w:p w14:paraId="4DA6530A" w14:textId="77777777" w:rsidR="00C12DFA" w:rsidRPr="00A16B5B" w:rsidRDefault="00C12DFA" w:rsidP="00842F77">
            <w:pPr>
              <w:pStyle w:val="TAH"/>
            </w:pPr>
            <w:r w:rsidRPr="00A16B5B">
              <w:t>Description</w:t>
            </w:r>
          </w:p>
        </w:tc>
      </w:tr>
      <w:tr w:rsidR="00C12DFA" w:rsidRPr="00A16B5B" w14:paraId="7787AFCD" w14:textId="77777777" w:rsidTr="00842F77">
        <w:tc>
          <w:tcPr>
            <w:tcW w:w="1306" w:type="pct"/>
          </w:tcPr>
          <w:p w14:paraId="412CEAD6" w14:textId="77777777" w:rsidR="00C12DFA" w:rsidRPr="003435CB" w:rsidRDefault="00C12DFA" w:rsidP="00842F77">
            <w:pPr>
              <w:pStyle w:val="TAL"/>
              <w:rPr>
                <w:rStyle w:val="Codechar"/>
              </w:rPr>
            </w:pPr>
            <w:r w:rsidRPr="003435CB">
              <w:rPr>
                <w:rStyle w:val="Codechar"/>
              </w:rPr>
              <w:t>type</w:t>
            </w:r>
          </w:p>
        </w:tc>
        <w:tc>
          <w:tcPr>
            <w:tcW w:w="1321" w:type="pct"/>
          </w:tcPr>
          <w:p w14:paraId="7339E171" w14:textId="77777777" w:rsidR="00C12DFA" w:rsidRPr="003435CB" w:rsidRDefault="00C12DFA" w:rsidP="00842F77">
            <w:pPr>
              <w:pStyle w:val="TAL"/>
              <w:rPr>
                <w:rStyle w:val="Codechar"/>
              </w:rPr>
            </w:pPr>
            <w:r w:rsidRPr="003435CB">
              <w:rPr>
                <w:rStyle w:val="Codechar"/>
              </w:rPr>
              <w:t>NotificationMessageType</w:t>
            </w:r>
          </w:p>
        </w:tc>
        <w:tc>
          <w:tcPr>
            <w:tcW w:w="638" w:type="pct"/>
          </w:tcPr>
          <w:p w14:paraId="0E8A9F38" w14:textId="77777777" w:rsidR="00C12DFA" w:rsidRPr="00A16B5B" w:rsidRDefault="00C12DFA" w:rsidP="00842F77">
            <w:pPr>
              <w:pStyle w:val="TAC"/>
            </w:pPr>
            <w:r w:rsidRPr="00A16B5B">
              <w:t>1..1</w:t>
            </w:r>
          </w:p>
        </w:tc>
        <w:tc>
          <w:tcPr>
            <w:tcW w:w="1735" w:type="pct"/>
          </w:tcPr>
          <w:p w14:paraId="770AE1DC" w14:textId="77777777" w:rsidR="00C12DFA" w:rsidRPr="00A16B5B" w:rsidRDefault="00C12DFA" w:rsidP="00842F77">
            <w:pPr>
              <w:pStyle w:val="TAL"/>
            </w:pPr>
            <w:r w:rsidRPr="00A16B5B">
              <w:t>The type of</w:t>
            </w:r>
            <w:r>
              <w:t xml:space="preserve"> resource carried by this</w:t>
            </w:r>
            <w:r w:rsidRPr="00A16B5B">
              <w:t xml:space="preserve"> notification message (see table 10.2.3</w:t>
            </w:r>
            <w:r w:rsidRPr="00A16B5B">
              <w:noBreakHyphen/>
              <w:t>2).</w:t>
            </w:r>
          </w:p>
        </w:tc>
      </w:tr>
      <w:tr w:rsidR="00C12DFA" w14:paraId="59B1E579" w14:textId="77777777" w:rsidTr="00842F77">
        <w:tc>
          <w:tcPr>
            <w:tcW w:w="1306" w:type="pct"/>
            <w:tcBorders>
              <w:top w:val="single" w:sz="4" w:space="0" w:color="auto"/>
              <w:left w:val="single" w:sz="4" w:space="0" w:color="auto"/>
              <w:bottom w:val="single" w:sz="4" w:space="0" w:color="auto"/>
              <w:right w:val="single" w:sz="4" w:space="0" w:color="auto"/>
            </w:tcBorders>
          </w:tcPr>
          <w:p w14:paraId="2B70477B" w14:textId="77777777" w:rsidR="00C12DFA" w:rsidRDefault="00C12DFA" w:rsidP="00842F77">
            <w:pPr>
              <w:pStyle w:val="TAL"/>
              <w:rPr>
                <w:rStyle w:val="Codechar"/>
              </w:rPr>
            </w:pPr>
            <w:r>
              <w:rPr>
                <w:rStyle w:val="Codechar"/>
              </w:rPr>
              <w:t>reason</w:t>
            </w:r>
          </w:p>
        </w:tc>
        <w:tc>
          <w:tcPr>
            <w:tcW w:w="1321" w:type="pct"/>
            <w:tcBorders>
              <w:top w:val="single" w:sz="4" w:space="0" w:color="auto"/>
              <w:left w:val="single" w:sz="4" w:space="0" w:color="auto"/>
              <w:bottom w:val="single" w:sz="4" w:space="0" w:color="auto"/>
              <w:right w:val="single" w:sz="4" w:space="0" w:color="auto"/>
            </w:tcBorders>
          </w:tcPr>
          <w:p w14:paraId="0D7304D7" w14:textId="77777777" w:rsidR="00C12DFA" w:rsidRDefault="00C12DFA" w:rsidP="00842F77">
            <w:pPr>
              <w:pStyle w:val="TAL"/>
              <w:rPr>
                <w:rStyle w:val="Codechar"/>
              </w:rPr>
            </w:pPr>
            <w:r w:rsidRPr="45B1FD80">
              <w:rPr>
                <w:rStyle w:val="Codechar"/>
              </w:rPr>
              <w:t>NotificationReason</w:t>
            </w:r>
          </w:p>
        </w:tc>
        <w:tc>
          <w:tcPr>
            <w:tcW w:w="638" w:type="pct"/>
            <w:tcBorders>
              <w:top w:val="single" w:sz="4" w:space="0" w:color="auto"/>
              <w:left w:val="single" w:sz="4" w:space="0" w:color="auto"/>
              <w:bottom w:val="single" w:sz="4" w:space="0" w:color="auto"/>
              <w:right w:val="single" w:sz="4" w:space="0" w:color="auto"/>
            </w:tcBorders>
          </w:tcPr>
          <w:p w14:paraId="108D66B4" w14:textId="77777777" w:rsidR="00C12DFA" w:rsidRDefault="00C12DFA" w:rsidP="00842F77">
            <w:pPr>
              <w:pStyle w:val="TAC"/>
            </w:pPr>
            <w:r>
              <w:t>1..1</w:t>
            </w:r>
          </w:p>
        </w:tc>
        <w:tc>
          <w:tcPr>
            <w:tcW w:w="1735" w:type="pct"/>
            <w:tcBorders>
              <w:top w:val="single" w:sz="4" w:space="0" w:color="auto"/>
              <w:left w:val="single" w:sz="4" w:space="0" w:color="auto"/>
              <w:bottom w:val="single" w:sz="4" w:space="0" w:color="auto"/>
              <w:right w:val="single" w:sz="4" w:space="0" w:color="auto"/>
            </w:tcBorders>
          </w:tcPr>
          <w:p w14:paraId="1BA9BC84" w14:textId="77777777" w:rsidR="00C12DFA" w:rsidRDefault="00C12DFA" w:rsidP="00842F77">
            <w:pPr>
              <w:pStyle w:val="TAL"/>
            </w:pPr>
            <w:r>
              <w:t>The reason for the notification (see table 10.2.3</w:t>
            </w:r>
            <w:r>
              <w:noBreakHyphen/>
              <w:t>3).</w:t>
            </w:r>
          </w:p>
        </w:tc>
      </w:tr>
      <w:tr w:rsidR="00C12DFA" w:rsidRPr="00A16B5B" w14:paraId="6FDFDFEC" w14:textId="77777777" w:rsidTr="00842F77">
        <w:tc>
          <w:tcPr>
            <w:tcW w:w="1306" w:type="pct"/>
            <w:tcBorders>
              <w:bottom w:val="single" w:sz="4" w:space="0" w:color="auto"/>
            </w:tcBorders>
          </w:tcPr>
          <w:p w14:paraId="18BD44C7" w14:textId="77777777" w:rsidR="00C12DFA" w:rsidRPr="003435CB" w:rsidRDefault="00C12DFA" w:rsidP="00842F77">
            <w:pPr>
              <w:pStyle w:val="TAL"/>
              <w:rPr>
                <w:rStyle w:val="Codechar"/>
              </w:rPr>
            </w:pPr>
            <w:r w:rsidRPr="00147B42">
              <w:rPr>
                <w:rStyle w:val="Codechar"/>
              </w:rPr>
              <w:t>entityTag</w:t>
            </w:r>
          </w:p>
        </w:tc>
        <w:tc>
          <w:tcPr>
            <w:tcW w:w="1321" w:type="pct"/>
            <w:tcBorders>
              <w:bottom w:val="single" w:sz="4" w:space="0" w:color="auto"/>
            </w:tcBorders>
          </w:tcPr>
          <w:p w14:paraId="30043666" w14:textId="77777777" w:rsidR="00C12DFA" w:rsidRPr="003435CB" w:rsidRDefault="00C12DFA" w:rsidP="00842F77">
            <w:pPr>
              <w:pStyle w:val="TAL"/>
              <w:rPr>
                <w:rStyle w:val="Codechar"/>
              </w:rPr>
            </w:pPr>
            <w:r w:rsidRPr="003435CB">
              <w:rPr>
                <w:rStyle w:val="Codechar"/>
              </w:rPr>
              <w:t>string</w:t>
            </w:r>
          </w:p>
        </w:tc>
        <w:tc>
          <w:tcPr>
            <w:tcW w:w="638" w:type="pct"/>
            <w:tcBorders>
              <w:bottom w:val="single" w:sz="4" w:space="0" w:color="auto"/>
            </w:tcBorders>
          </w:tcPr>
          <w:p w14:paraId="2CA7B20F" w14:textId="77777777" w:rsidR="00C12DFA" w:rsidRPr="00A16B5B" w:rsidRDefault="00C12DFA" w:rsidP="00842F77">
            <w:pPr>
              <w:pStyle w:val="TAC"/>
            </w:pPr>
            <w:r>
              <w:t>0..1</w:t>
            </w:r>
          </w:p>
        </w:tc>
        <w:tc>
          <w:tcPr>
            <w:tcW w:w="1735" w:type="pct"/>
            <w:tcBorders>
              <w:bottom w:val="single" w:sz="4" w:space="0" w:color="auto"/>
            </w:tcBorders>
          </w:tcPr>
          <w:p w14:paraId="3866BC78" w14:textId="77777777" w:rsidR="00C12DFA" w:rsidRDefault="00C12DFA" w:rsidP="00842F77">
            <w:pPr>
              <w:pStyle w:val="TAL"/>
            </w:pPr>
            <w:r>
              <w:t>Strong entity tag for the resource carried by this notification message.</w:t>
            </w:r>
          </w:p>
          <w:p w14:paraId="58592B52" w14:textId="77777777" w:rsidR="00C12DFA" w:rsidRPr="00A16B5B" w:rsidRDefault="00C12DFA" w:rsidP="00842F77">
            <w:pPr>
              <w:pStyle w:val="TAL"/>
            </w:pPr>
            <w:r>
              <w:t xml:space="preserve">The value shall be the same as that of the </w:t>
            </w:r>
            <w:r w:rsidRPr="003D651B">
              <w:rPr>
                <w:rStyle w:val="HTTPHeader"/>
              </w:rPr>
              <w:t>ETag</w:t>
            </w:r>
            <w:r>
              <w:t xml:space="preserve"> HTTP response header signalled by the Media AF at reference point M5 per clause 7.1.4.2.</w:t>
            </w:r>
          </w:p>
        </w:tc>
      </w:tr>
      <w:tr w:rsidR="00C12DFA" w:rsidRPr="00A16B5B" w14:paraId="57137DEE" w14:textId="77777777" w:rsidTr="00842F77">
        <w:tc>
          <w:tcPr>
            <w:tcW w:w="1306" w:type="pct"/>
            <w:tcBorders>
              <w:bottom w:val="double" w:sz="4" w:space="0" w:color="auto"/>
            </w:tcBorders>
          </w:tcPr>
          <w:p w14:paraId="7A9E5997" w14:textId="77777777" w:rsidR="00C12DFA" w:rsidRPr="003435CB" w:rsidRDefault="00C12DFA" w:rsidP="00842F77">
            <w:pPr>
              <w:pStyle w:val="TAL"/>
              <w:rPr>
                <w:rStyle w:val="Codechar"/>
              </w:rPr>
            </w:pPr>
            <w:r w:rsidRPr="003435CB">
              <w:rPr>
                <w:rStyle w:val="Codechar"/>
              </w:rPr>
              <w:t>lastModified</w:t>
            </w:r>
          </w:p>
        </w:tc>
        <w:tc>
          <w:tcPr>
            <w:tcW w:w="1321" w:type="pct"/>
            <w:tcBorders>
              <w:bottom w:val="double" w:sz="4" w:space="0" w:color="auto"/>
            </w:tcBorders>
          </w:tcPr>
          <w:p w14:paraId="27DFF59C" w14:textId="77777777" w:rsidR="00C12DFA" w:rsidRPr="003435CB" w:rsidRDefault="00C12DFA" w:rsidP="00842F77">
            <w:pPr>
              <w:pStyle w:val="TAL"/>
              <w:rPr>
                <w:rStyle w:val="Codechar"/>
              </w:rPr>
            </w:pPr>
            <w:r w:rsidRPr="003435CB">
              <w:rPr>
                <w:rStyle w:val="Codechar"/>
              </w:rPr>
              <w:t>DateTime</w:t>
            </w:r>
          </w:p>
        </w:tc>
        <w:tc>
          <w:tcPr>
            <w:tcW w:w="638" w:type="pct"/>
            <w:tcBorders>
              <w:bottom w:val="double" w:sz="4" w:space="0" w:color="auto"/>
            </w:tcBorders>
          </w:tcPr>
          <w:p w14:paraId="55DE2FF9" w14:textId="77777777" w:rsidR="00C12DFA" w:rsidRPr="00A16B5B" w:rsidRDefault="00C12DFA" w:rsidP="00842F77">
            <w:pPr>
              <w:pStyle w:val="TAC"/>
            </w:pPr>
            <w:r>
              <w:t>0..1</w:t>
            </w:r>
          </w:p>
        </w:tc>
        <w:tc>
          <w:tcPr>
            <w:tcW w:w="1735" w:type="pct"/>
            <w:tcBorders>
              <w:bottom w:val="double" w:sz="4" w:space="0" w:color="auto"/>
            </w:tcBorders>
          </w:tcPr>
          <w:p w14:paraId="47E3362D" w14:textId="77777777" w:rsidR="00C12DFA" w:rsidRDefault="00C12DFA" w:rsidP="00842F77">
            <w:pPr>
              <w:pStyle w:val="TAL"/>
            </w:pPr>
            <w:r>
              <w:t>The date-time at which the resource carried by this notification message was last modified by the Media AF.</w:t>
            </w:r>
          </w:p>
          <w:p w14:paraId="72A24A90" w14:textId="77777777" w:rsidR="00C12DFA" w:rsidRPr="00A16B5B" w:rsidRDefault="00C12DFA" w:rsidP="00842F77">
            <w:pPr>
              <w:pStyle w:val="TAL"/>
            </w:pPr>
            <w:r>
              <w:t xml:space="preserve">The value shall be the same as that of the </w:t>
            </w:r>
            <w:r w:rsidRPr="003D651B">
              <w:rPr>
                <w:rStyle w:val="HTTPHeader"/>
              </w:rPr>
              <w:t>Last-Modified</w:t>
            </w:r>
            <w:r>
              <w:t xml:space="preserve"> HTTP response header signalled by the Media AF at reference point M5 per clause 7.1.4.2.</w:t>
            </w:r>
          </w:p>
        </w:tc>
      </w:tr>
      <w:tr w:rsidR="00C12DFA" w:rsidRPr="00A16B5B" w14:paraId="63EF2BAE" w14:textId="77777777" w:rsidTr="00842F77">
        <w:tc>
          <w:tcPr>
            <w:tcW w:w="1306" w:type="pct"/>
            <w:tcBorders>
              <w:top w:val="double" w:sz="4" w:space="0" w:color="auto"/>
            </w:tcBorders>
          </w:tcPr>
          <w:p w14:paraId="21D30AF9" w14:textId="77777777" w:rsidR="00C12DFA" w:rsidRPr="003435CB" w:rsidRDefault="00C12DFA" w:rsidP="00842F77">
            <w:pPr>
              <w:pStyle w:val="TAL"/>
              <w:rPr>
                <w:rStyle w:val="Codechar"/>
              </w:rPr>
            </w:pPr>
            <w:r w:rsidRPr="003435CB">
              <w:rPr>
                <w:rStyle w:val="Codechar"/>
              </w:rPr>
              <w:t>serviceAccessInformation</w:t>
            </w:r>
          </w:p>
        </w:tc>
        <w:tc>
          <w:tcPr>
            <w:tcW w:w="1321" w:type="pct"/>
            <w:tcBorders>
              <w:top w:val="double" w:sz="4" w:space="0" w:color="auto"/>
            </w:tcBorders>
          </w:tcPr>
          <w:p w14:paraId="3858C16F" w14:textId="77777777" w:rsidR="00C12DFA" w:rsidRPr="003435CB" w:rsidRDefault="00C12DFA" w:rsidP="00842F77">
            <w:pPr>
              <w:pStyle w:val="TAL"/>
              <w:rPr>
                <w:rStyle w:val="Codechar"/>
              </w:rPr>
            </w:pPr>
            <w:r w:rsidRPr="003435CB">
              <w:rPr>
                <w:rStyle w:val="Codechar"/>
              </w:rPr>
              <w:t>ServiceAccessInformation</w:t>
            </w:r>
          </w:p>
        </w:tc>
        <w:tc>
          <w:tcPr>
            <w:tcW w:w="638" w:type="pct"/>
            <w:tcBorders>
              <w:top w:val="double" w:sz="4" w:space="0" w:color="auto"/>
            </w:tcBorders>
          </w:tcPr>
          <w:p w14:paraId="40018409" w14:textId="77777777" w:rsidR="00C12DFA" w:rsidRPr="00A16B5B" w:rsidRDefault="00C12DFA" w:rsidP="00842F77">
            <w:pPr>
              <w:pStyle w:val="TAC"/>
            </w:pPr>
            <w:r w:rsidRPr="00A16B5B">
              <w:t>0..1</w:t>
            </w:r>
          </w:p>
        </w:tc>
        <w:tc>
          <w:tcPr>
            <w:tcW w:w="1735" w:type="pct"/>
            <w:tcBorders>
              <w:top w:val="double" w:sz="4" w:space="0" w:color="auto"/>
            </w:tcBorders>
          </w:tcPr>
          <w:p w14:paraId="15331667"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NOTIFICATION_‌SERVICE_ACCESS_INFORMATION</w:t>
            </w:r>
            <w:r w:rsidRPr="00A16B5B">
              <w:t>.</w:t>
            </w:r>
          </w:p>
        </w:tc>
      </w:tr>
      <w:tr w:rsidR="00C12DFA" w:rsidRPr="00A16B5B" w14:paraId="38113789" w14:textId="77777777" w:rsidTr="00842F77">
        <w:tc>
          <w:tcPr>
            <w:tcW w:w="1306" w:type="pct"/>
          </w:tcPr>
          <w:p w14:paraId="696BB03D" w14:textId="77777777" w:rsidR="00C12DFA" w:rsidRPr="003435CB" w:rsidRDefault="00C12DFA" w:rsidP="00842F77">
            <w:pPr>
              <w:pStyle w:val="TAL"/>
              <w:rPr>
                <w:rStyle w:val="Codechar"/>
              </w:rPr>
            </w:pPr>
            <w:r w:rsidRPr="003435CB">
              <w:rPr>
                <w:rStyle w:val="Codechar"/>
              </w:rPr>
              <w:t>dynamicPolicy</w:t>
            </w:r>
          </w:p>
        </w:tc>
        <w:tc>
          <w:tcPr>
            <w:tcW w:w="1321" w:type="pct"/>
          </w:tcPr>
          <w:p w14:paraId="635501EE" w14:textId="77777777" w:rsidR="00C12DFA" w:rsidRPr="003435CB" w:rsidRDefault="00C12DFA" w:rsidP="00842F77">
            <w:pPr>
              <w:pStyle w:val="TAL"/>
              <w:rPr>
                <w:rStyle w:val="Codechar"/>
              </w:rPr>
            </w:pPr>
            <w:r w:rsidRPr="003435CB">
              <w:rPr>
                <w:rStyle w:val="Codechar"/>
              </w:rPr>
              <w:t>DynamicPolicy</w:t>
            </w:r>
          </w:p>
        </w:tc>
        <w:tc>
          <w:tcPr>
            <w:tcW w:w="638" w:type="pct"/>
          </w:tcPr>
          <w:p w14:paraId="4F37E545" w14:textId="77777777" w:rsidR="00C12DFA" w:rsidRPr="00A16B5B" w:rsidRDefault="00C12DFA" w:rsidP="00842F77">
            <w:pPr>
              <w:pStyle w:val="TAC"/>
            </w:pPr>
            <w:r w:rsidRPr="00A16B5B">
              <w:t>0..1</w:t>
            </w:r>
          </w:p>
        </w:tc>
        <w:tc>
          <w:tcPr>
            <w:tcW w:w="1735" w:type="pct"/>
          </w:tcPr>
          <w:p w14:paraId="2E6371CB"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NOTIFICATION_‌DYNAMIC_POLICY_INSTANCE</w:t>
            </w:r>
            <w:r w:rsidRPr="00A16B5B">
              <w:t>.</w:t>
            </w:r>
          </w:p>
        </w:tc>
      </w:tr>
      <w:tr w:rsidR="00C12DFA" w:rsidRPr="00A16B5B" w14:paraId="1DCB38A6" w14:textId="77777777" w:rsidTr="00842F77">
        <w:tc>
          <w:tcPr>
            <w:tcW w:w="1306" w:type="pct"/>
          </w:tcPr>
          <w:p w14:paraId="078C64DB" w14:textId="77777777" w:rsidR="00C12DFA" w:rsidRPr="003435CB" w:rsidRDefault="00C12DFA" w:rsidP="00842F77">
            <w:pPr>
              <w:pStyle w:val="TAL"/>
              <w:rPr>
                <w:rStyle w:val="Codechar"/>
              </w:rPr>
            </w:pPr>
            <w:r w:rsidRPr="003435CB">
              <w:rPr>
                <w:rStyle w:val="Codechar"/>
              </w:rPr>
              <w:t>networkAssistanceSession</w:t>
            </w:r>
          </w:p>
        </w:tc>
        <w:tc>
          <w:tcPr>
            <w:tcW w:w="1321" w:type="pct"/>
          </w:tcPr>
          <w:p w14:paraId="3005D01F" w14:textId="77777777" w:rsidR="00C12DFA" w:rsidRPr="003435CB" w:rsidRDefault="00C12DFA" w:rsidP="00842F77">
            <w:pPr>
              <w:pStyle w:val="TAL"/>
              <w:rPr>
                <w:rStyle w:val="Codechar"/>
              </w:rPr>
            </w:pPr>
            <w:r w:rsidRPr="003435CB">
              <w:rPr>
                <w:rStyle w:val="Codechar"/>
              </w:rPr>
              <w:t>NetworkAssistanceSession</w:t>
            </w:r>
          </w:p>
        </w:tc>
        <w:tc>
          <w:tcPr>
            <w:tcW w:w="638" w:type="pct"/>
          </w:tcPr>
          <w:p w14:paraId="6A0DEF54" w14:textId="77777777" w:rsidR="00C12DFA" w:rsidRPr="00A16B5B" w:rsidRDefault="00C12DFA" w:rsidP="00842F77">
            <w:pPr>
              <w:pStyle w:val="TAC"/>
            </w:pPr>
            <w:r w:rsidRPr="00A16B5B">
              <w:t>0..1</w:t>
            </w:r>
          </w:p>
        </w:tc>
        <w:tc>
          <w:tcPr>
            <w:tcW w:w="1735" w:type="pct"/>
          </w:tcPr>
          <w:p w14:paraId="33A360F4"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NOTIFICATION_‌NETWORK_‌ASSISTANCE_‌SESSION</w:t>
            </w:r>
            <w:r w:rsidRPr="00A16B5B">
              <w:t>.</w:t>
            </w:r>
          </w:p>
        </w:tc>
      </w:tr>
    </w:tbl>
    <w:p w14:paraId="18490123" w14:textId="77777777" w:rsidR="00C12DFA" w:rsidRPr="00AF6852" w:rsidRDefault="00C12DFA" w:rsidP="00C12DFA">
      <w:pPr>
        <w:rPr>
          <w:rFonts w:eastAsia="Malgun Gothic"/>
        </w:rPr>
      </w:pPr>
    </w:p>
    <w:p w14:paraId="43BD6478" w14:textId="77777777" w:rsidR="00C12DFA" w:rsidRPr="00A16B5B" w:rsidRDefault="00C12DFA" w:rsidP="00C12DFA">
      <w:r w:rsidRPr="00B158C2">
        <w:t xml:space="preserve">Exactly one of the following properties shall be present: </w:t>
      </w:r>
      <w:r w:rsidRPr="00112433">
        <w:rPr>
          <w:rStyle w:val="Codechar"/>
        </w:rPr>
        <w:t>service‌Access‌Information, dynamic‌Policy, network‌Assistance‌Session</w:t>
      </w:r>
      <w:r w:rsidRPr="00B158C2">
        <w:t>.</w:t>
      </w:r>
    </w:p>
    <w:p w14:paraId="53C437BE" w14:textId="77777777" w:rsidR="00C12DFA" w:rsidRPr="00A16B5B" w:rsidRDefault="00C12DFA" w:rsidP="00C12DFA">
      <w:r w:rsidRPr="00A16B5B">
        <w:t>The type of the notification message shall be indicated using one of the values in table 10.2.3</w:t>
      </w:r>
      <w:r w:rsidRPr="00A16B5B">
        <w:noBreakHyphen/>
        <w:t>2.</w:t>
      </w:r>
    </w:p>
    <w:p w14:paraId="299B604C" w14:textId="77777777" w:rsidR="00C12DFA" w:rsidRPr="00A16B5B" w:rsidRDefault="00C12DFA" w:rsidP="00C12DFA">
      <w:pPr>
        <w:pStyle w:val="TH"/>
      </w:pPr>
      <w:bookmarkStart w:id="997" w:name="_CRTable10_2_32"/>
      <w:r w:rsidRPr="00A16B5B">
        <w:t>Table </w:t>
      </w:r>
      <w:bookmarkEnd w:id="997"/>
      <w:r w:rsidRPr="00A16B5B">
        <w:t>10.2.3</w:t>
      </w:r>
      <w:r w:rsidRPr="00A16B5B">
        <w:noBreakHyphen/>
        <w:t xml:space="preserve">2: </w:t>
      </w:r>
      <w:proofErr w:type="spellStart"/>
      <w:r w:rsidRPr="00A16B5B">
        <w:t>NotificationMessageType</w:t>
      </w:r>
      <w:proofErr w:type="spellEnd"/>
      <w:r w:rsidRPr="00A16B5B">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C12DFA" w:rsidRPr="00A16B5B" w14:paraId="2F867ACC" w14:textId="77777777" w:rsidTr="00842F77">
        <w:tc>
          <w:tcPr>
            <w:tcW w:w="4815" w:type="dxa"/>
            <w:shd w:val="clear" w:color="auto" w:fill="BFBFBF" w:themeFill="background1" w:themeFillShade="BF"/>
          </w:tcPr>
          <w:p w14:paraId="48CA0925" w14:textId="77777777" w:rsidR="00C12DFA" w:rsidRPr="00A16B5B" w:rsidRDefault="00C12DFA" w:rsidP="00842F77">
            <w:pPr>
              <w:pStyle w:val="TAH"/>
            </w:pPr>
            <w:r w:rsidRPr="00A16B5B">
              <w:t>Enumeration value</w:t>
            </w:r>
          </w:p>
        </w:tc>
        <w:tc>
          <w:tcPr>
            <w:tcW w:w="4814" w:type="dxa"/>
            <w:shd w:val="clear" w:color="auto" w:fill="BFBFBF" w:themeFill="background1" w:themeFillShade="BF"/>
          </w:tcPr>
          <w:p w14:paraId="09CD9980" w14:textId="77777777" w:rsidR="00C12DFA" w:rsidRPr="00A16B5B" w:rsidRDefault="00C12DFA" w:rsidP="00842F77">
            <w:pPr>
              <w:pStyle w:val="TAH"/>
            </w:pPr>
            <w:r w:rsidRPr="00A16B5B">
              <w:t>Description</w:t>
            </w:r>
          </w:p>
        </w:tc>
      </w:tr>
      <w:tr w:rsidR="00C12DFA" w:rsidRPr="00A16B5B" w14:paraId="4102D8D3" w14:textId="77777777" w:rsidTr="00842F77">
        <w:tc>
          <w:tcPr>
            <w:tcW w:w="4815" w:type="dxa"/>
          </w:tcPr>
          <w:p w14:paraId="5521BFE5" w14:textId="77777777" w:rsidR="00C12DFA" w:rsidRPr="003435CB" w:rsidRDefault="00C12DFA" w:rsidP="00842F77">
            <w:pPr>
              <w:pStyle w:val="TAL"/>
              <w:rPr>
                <w:rStyle w:val="Codechar"/>
              </w:rPr>
            </w:pPr>
            <w:r w:rsidRPr="003435CB">
              <w:rPr>
                <w:rStyle w:val="Codechar"/>
              </w:rPr>
              <w:t>NOTIFICATION_‌SERVICE_‌ACCESS_‌INFORMATION</w:t>
            </w:r>
          </w:p>
        </w:tc>
        <w:tc>
          <w:tcPr>
            <w:tcW w:w="4814" w:type="dxa"/>
          </w:tcPr>
          <w:p w14:paraId="0ACBA197" w14:textId="77777777" w:rsidR="00C12DFA" w:rsidRPr="00A16B5B" w:rsidRDefault="00C12DFA" w:rsidP="00842F77">
            <w:pPr>
              <w:pStyle w:val="TAL"/>
            </w:pPr>
            <w:r w:rsidRPr="00A16B5B">
              <w:t>Notification of a change to a Service Access Information resource.</w:t>
            </w:r>
          </w:p>
        </w:tc>
      </w:tr>
      <w:tr w:rsidR="00C12DFA" w:rsidRPr="00A16B5B" w14:paraId="1DA40E8A" w14:textId="77777777" w:rsidTr="00842F77">
        <w:tc>
          <w:tcPr>
            <w:tcW w:w="4815" w:type="dxa"/>
          </w:tcPr>
          <w:p w14:paraId="2544EE9F" w14:textId="77777777" w:rsidR="00C12DFA" w:rsidRPr="003435CB" w:rsidRDefault="00C12DFA" w:rsidP="00842F77">
            <w:pPr>
              <w:pStyle w:val="TAL"/>
              <w:rPr>
                <w:rStyle w:val="Codechar"/>
              </w:rPr>
            </w:pPr>
            <w:r w:rsidRPr="003435CB">
              <w:rPr>
                <w:rStyle w:val="Codechar"/>
              </w:rPr>
              <w:t>NOTIFICATION_‌DYNAMIC_‌POLICY_‌INSTANCE</w:t>
            </w:r>
          </w:p>
        </w:tc>
        <w:tc>
          <w:tcPr>
            <w:tcW w:w="4814" w:type="dxa"/>
          </w:tcPr>
          <w:p w14:paraId="608306AD" w14:textId="77777777" w:rsidR="00C12DFA" w:rsidRPr="00A16B5B" w:rsidRDefault="00C12DFA" w:rsidP="00842F77">
            <w:pPr>
              <w:pStyle w:val="TAL"/>
            </w:pPr>
            <w:r w:rsidRPr="00A16B5B">
              <w:t>Notification of a change to a Dynamic Policy Instance resource.</w:t>
            </w:r>
          </w:p>
        </w:tc>
      </w:tr>
      <w:tr w:rsidR="00C12DFA" w:rsidRPr="00A16B5B" w14:paraId="607298FE" w14:textId="77777777" w:rsidTr="00842F77">
        <w:tc>
          <w:tcPr>
            <w:tcW w:w="4815" w:type="dxa"/>
          </w:tcPr>
          <w:p w14:paraId="39CE88FE" w14:textId="77777777" w:rsidR="00C12DFA" w:rsidRPr="003435CB" w:rsidRDefault="00C12DFA" w:rsidP="00842F77">
            <w:pPr>
              <w:pStyle w:val="TAL"/>
              <w:rPr>
                <w:rStyle w:val="Codechar"/>
              </w:rPr>
            </w:pPr>
            <w:r w:rsidRPr="003435CB">
              <w:rPr>
                <w:rStyle w:val="Codechar"/>
              </w:rPr>
              <w:t>NOTIFICATION_‌NETWORK_‌ASSISTANCE_‌SESSION</w:t>
            </w:r>
          </w:p>
        </w:tc>
        <w:tc>
          <w:tcPr>
            <w:tcW w:w="4814" w:type="dxa"/>
          </w:tcPr>
          <w:p w14:paraId="436A4F57" w14:textId="77777777" w:rsidR="00C12DFA" w:rsidRPr="00A16B5B" w:rsidRDefault="00C12DFA" w:rsidP="00842F77">
            <w:pPr>
              <w:pStyle w:val="TAL"/>
            </w:pPr>
            <w:r w:rsidRPr="00A16B5B">
              <w:t>Notification of a change to a Network Assistance Session resource.</w:t>
            </w:r>
          </w:p>
        </w:tc>
      </w:tr>
    </w:tbl>
    <w:p w14:paraId="276420B1" w14:textId="77777777" w:rsidR="00C12DFA" w:rsidRDefault="00C12DFA" w:rsidP="00C12DFA">
      <w:pPr>
        <w:keepNext/>
      </w:pPr>
    </w:p>
    <w:p w14:paraId="4746E6AA" w14:textId="77777777" w:rsidR="00C12DFA" w:rsidRDefault="00C12DFA" w:rsidP="00C12DFA">
      <w:pPr>
        <w:keepNext/>
      </w:pPr>
      <w:r>
        <w:t>The reason for sending the notification message shall be indicated using one of the values in table 10.2.3</w:t>
      </w:r>
      <w:r>
        <w:noBreakHyphen/>
        <w:t>3.</w:t>
      </w:r>
    </w:p>
    <w:p w14:paraId="060BE2BA" w14:textId="77777777" w:rsidR="00C12DFA" w:rsidRDefault="00C12DFA" w:rsidP="00C12DFA">
      <w:pPr>
        <w:pStyle w:val="TH"/>
      </w:pPr>
      <w:r>
        <w:t>Table 10.2.3</w:t>
      </w:r>
      <w:r>
        <w:noBreakHyphen/>
        <w:t xml:space="preserve">3: </w:t>
      </w:r>
      <w:proofErr w:type="spellStart"/>
      <w:r>
        <w:t>NotificationReason</w:t>
      </w:r>
      <w:proofErr w:type="spellEnd"/>
      <w:r>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C12DFA" w14:paraId="0B3BDEA2" w14:textId="77777777" w:rsidTr="00842F77">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59A51" w14:textId="77777777" w:rsidR="00C12DFA" w:rsidRDefault="00C12DFA" w:rsidP="00842F77">
            <w:pPr>
              <w:pStyle w:val="TAH"/>
            </w:pPr>
            <w:r>
              <w:t>Enumeration value</w:t>
            </w:r>
          </w:p>
        </w:tc>
        <w:tc>
          <w:tcPr>
            <w:tcW w:w="48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FDD75D" w14:textId="77777777" w:rsidR="00C12DFA" w:rsidRDefault="00C12DFA" w:rsidP="00842F77">
            <w:pPr>
              <w:pStyle w:val="TAH"/>
            </w:pPr>
            <w:r>
              <w:t>Description</w:t>
            </w:r>
          </w:p>
        </w:tc>
      </w:tr>
      <w:tr w:rsidR="00C12DFA" w14:paraId="40FCA281" w14:textId="77777777" w:rsidTr="00842F77">
        <w:tc>
          <w:tcPr>
            <w:tcW w:w="4815" w:type="dxa"/>
            <w:tcBorders>
              <w:top w:val="single" w:sz="4" w:space="0" w:color="auto"/>
              <w:left w:val="single" w:sz="4" w:space="0" w:color="auto"/>
              <w:bottom w:val="single" w:sz="4" w:space="0" w:color="auto"/>
              <w:right w:val="single" w:sz="4" w:space="0" w:color="auto"/>
            </w:tcBorders>
            <w:hideMark/>
          </w:tcPr>
          <w:p w14:paraId="12D8AA25" w14:textId="77777777" w:rsidR="00C12DFA" w:rsidRDefault="00C12DFA" w:rsidP="00842F77">
            <w:pPr>
              <w:pStyle w:val="TAL"/>
              <w:rPr>
                <w:rStyle w:val="Codechar"/>
              </w:rPr>
            </w:pPr>
            <w:r>
              <w:rPr>
                <w:rStyle w:val="Codechar"/>
              </w:rPr>
              <w:t>NOTIFICATION_‌REASON_‌PROVISIONING_‌UPDATE</w:t>
            </w:r>
          </w:p>
        </w:tc>
        <w:tc>
          <w:tcPr>
            <w:tcW w:w="4814" w:type="dxa"/>
            <w:tcBorders>
              <w:top w:val="single" w:sz="4" w:space="0" w:color="auto"/>
              <w:left w:val="single" w:sz="4" w:space="0" w:color="auto"/>
              <w:bottom w:val="single" w:sz="4" w:space="0" w:color="auto"/>
              <w:right w:val="single" w:sz="4" w:space="0" w:color="auto"/>
            </w:tcBorders>
            <w:hideMark/>
          </w:tcPr>
          <w:p w14:paraId="1D041740" w14:textId="77777777" w:rsidR="00C12DFA" w:rsidRDefault="00C12DFA" w:rsidP="00842F77">
            <w:pPr>
              <w:pStyle w:val="TAL"/>
            </w:pPr>
            <w:r>
              <w:t xml:space="preserve">The notification is being sent as a result of an update to a Provisioning Session in the Media AF or to one of its </w:t>
            </w:r>
            <w:proofErr w:type="spellStart"/>
            <w:r>
              <w:t>subresources</w:t>
            </w:r>
            <w:proofErr w:type="spellEnd"/>
            <w:r>
              <w:t xml:space="preserve"> (see clause 8).</w:t>
            </w:r>
          </w:p>
        </w:tc>
      </w:tr>
      <w:tr w:rsidR="00C12DFA" w14:paraId="3F124F84" w14:textId="77777777" w:rsidTr="00842F77">
        <w:tc>
          <w:tcPr>
            <w:tcW w:w="4815" w:type="dxa"/>
            <w:tcBorders>
              <w:top w:val="single" w:sz="4" w:space="0" w:color="auto"/>
              <w:left w:val="single" w:sz="4" w:space="0" w:color="auto"/>
              <w:bottom w:val="single" w:sz="4" w:space="0" w:color="auto"/>
              <w:right w:val="single" w:sz="4" w:space="0" w:color="auto"/>
            </w:tcBorders>
            <w:hideMark/>
          </w:tcPr>
          <w:p w14:paraId="36F307CE" w14:textId="77777777" w:rsidR="00C12DFA" w:rsidRDefault="00C12DFA" w:rsidP="00842F77">
            <w:pPr>
              <w:pStyle w:val="TAL"/>
              <w:rPr>
                <w:rStyle w:val="Codechar"/>
              </w:rPr>
            </w:pPr>
            <w:r>
              <w:rPr>
                <w:rStyle w:val="Codechar"/>
              </w:rPr>
              <w:t>NOTIFICATION_‌REASON_‌BACKGROUND_‌DATA_‌TRANSFER_‌WINDOW_‌CANCELLATION</w:t>
            </w:r>
          </w:p>
        </w:tc>
        <w:tc>
          <w:tcPr>
            <w:tcW w:w="4814" w:type="dxa"/>
            <w:tcBorders>
              <w:top w:val="single" w:sz="4" w:space="0" w:color="auto"/>
              <w:left w:val="single" w:sz="4" w:space="0" w:color="auto"/>
              <w:bottom w:val="single" w:sz="4" w:space="0" w:color="auto"/>
              <w:right w:val="single" w:sz="4" w:space="0" w:color="auto"/>
            </w:tcBorders>
            <w:hideMark/>
          </w:tcPr>
          <w:p w14:paraId="247F349E" w14:textId="77777777" w:rsidR="00C12DFA" w:rsidRDefault="00C12DFA" w:rsidP="00842F77">
            <w:pPr>
              <w:pStyle w:val="TAL"/>
            </w:pPr>
            <w:r>
              <w:t>The notification is being sent because a Background Data Transfer window has been cancelled by the Media AF.</w:t>
            </w:r>
          </w:p>
        </w:tc>
      </w:tr>
      <w:tr w:rsidR="00C12DFA" w14:paraId="704C10C4" w14:textId="77777777" w:rsidTr="00842F77">
        <w:trPr>
          <w:ins w:id="998" w:author="Richard Bradbury" w:date="2025-05-14T06:30:00Z"/>
        </w:trPr>
        <w:tc>
          <w:tcPr>
            <w:tcW w:w="4815" w:type="dxa"/>
            <w:tcBorders>
              <w:top w:val="single" w:sz="4" w:space="0" w:color="auto"/>
              <w:left w:val="single" w:sz="4" w:space="0" w:color="auto"/>
              <w:bottom w:val="single" w:sz="4" w:space="0" w:color="auto"/>
              <w:right w:val="single" w:sz="4" w:space="0" w:color="auto"/>
            </w:tcBorders>
          </w:tcPr>
          <w:p w14:paraId="3C8144AF" w14:textId="77777777" w:rsidR="00C12DFA" w:rsidRDefault="00C12DFA" w:rsidP="00842F77">
            <w:pPr>
              <w:pStyle w:val="TAL"/>
              <w:rPr>
                <w:ins w:id="999" w:author="Richard Bradbury" w:date="2025-05-14T06:30:00Z"/>
                <w:rStyle w:val="Codechar"/>
              </w:rPr>
            </w:pPr>
            <w:ins w:id="1000" w:author="Richard Bradbury" w:date="2025-05-14T06:30:00Z">
              <w:r>
                <w:rPr>
                  <w:rStyle w:val="Codechar"/>
                </w:rPr>
                <w:t>NOTIFICATION_‌REASON_‌QOS_‌MONITORING_‌RESULTS</w:t>
              </w:r>
            </w:ins>
          </w:p>
        </w:tc>
        <w:tc>
          <w:tcPr>
            <w:tcW w:w="4814" w:type="dxa"/>
            <w:tcBorders>
              <w:top w:val="single" w:sz="4" w:space="0" w:color="auto"/>
              <w:left w:val="single" w:sz="4" w:space="0" w:color="auto"/>
              <w:bottom w:val="single" w:sz="4" w:space="0" w:color="auto"/>
              <w:right w:val="single" w:sz="4" w:space="0" w:color="auto"/>
            </w:tcBorders>
          </w:tcPr>
          <w:p w14:paraId="4634BD39" w14:textId="77777777" w:rsidR="00C12DFA" w:rsidRDefault="00C12DFA" w:rsidP="00842F77">
            <w:pPr>
              <w:pStyle w:val="TAL"/>
              <w:rPr>
                <w:ins w:id="1001" w:author="Richard Bradbury" w:date="2025-05-14T06:30:00Z"/>
              </w:rPr>
            </w:pPr>
            <w:ins w:id="1002" w:author="Richard Bradbury" w:date="2025-05-14T06:30:00Z">
              <w:r>
                <w:t>The notification is being sent because the Media AF has received QoS moni</w:t>
              </w:r>
            </w:ins>
            <w:ins w:id="1003" w:author="Richard Bradbury" w:date="2025-05-14T06:31:00Z">
              <w:r>
                <w:t>toring results from the 5G Core.</w:t>
              </w:r>
            </w:ins>
          </w:p>
        </w:tc>
      </w:tr>
    </w:tbl>
    <w:p w14:paraId="312C1FF9" w14:textId="77777777" w:rsidR="00C12DFA" w:rsidRDefault="00C12DFA" w:rsidP="00C12DFA"/>
    <w:p w14:paraId="04D3552C" w14:textId="77777777" w:rsidR="00C12DFA" w:rsidRDefault="00C12DFA" w:rsidP="00C12DFA">
      <w:pPr>
        <w:sectPr w:rsidR="00C12DFA" w:rsidSect="007429D9">
          <w:footnotePr>
            <w:numRestart w:val="eachSect"/>
          </w:footnotePr>
          <w:pgSz w:w="11907" w:h="16840" w:code="9"/>
          <w:pgMar w:top="1418" w:right="1134" w:bottom="1134" w:left="1134" w:header="680" w:footer="567" w:gutter="0"/>
          <w:cols w:space="720"/>
          <w:docGrid w:linePitch="272"/>
        </w:sectPr>
      </w:pPr>
    </w:p>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1004"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1005" w:name="_CRTable11_3_1_21"/>
      <w:r>
        <w:t xml:space="preserve">Table </w:t>
      </w:r>
      <w:bookmarkEnd w:id="1005"/>
      <w:r>
        <w:t xml:space="preserve">11.3.1.2-1: Input parameters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2818"/>
        <w:gridCol w:w="973"/>
        <w:gridCol w:w="366"/>
        <w:gridCol w:w="10121"/>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686B2135" w14:textId="77777777" w:rsidR="00C12DFA" w:rsidRDefault="00C754A9" w:rsidP="00C12DFA">
      <w:pPr>
        <w:keepNext/>
      </w:pPr>
      <w:ins w:id="1006" w:author="Richard Bradbury (2025-04-15)" w:date="2025-04-15T14:20:00Z">
        <w:r>
          <w:t xml:space="preserve">If the requested Service Operation Point identifies a Policy Template </w:t>
        </w:r>
      </w:ins>
      <w:ins w:id="1007" w:author="Richard Bradbury (2025-04-15)" w:date="2025-04-15T14:21:00Z">
        <w:r>
          <w:t>requiring ECN marking for L4S functionality</w:t>
        </w:r>
      </w:ins>
      <w:ins w:id="1008" w:author="Richard Bradbury (2025-04-15)" w:date="2025-04-15T14:31:00Z">
        <w:r>
          <w:t xml:space="preserve"> (based on information provided in the Policy Template Binding of Service Access Information – see clause </w:t>
        </w:r>
      </w:ins>
      <w:ins w:id="1009" w:author="Richard Bradbury (2025-04-15)" w:date="2025-04-15T15:03:00Z">
        <w:r w:rsidR="00201D45">
          <w:t>5.3.2.1</w:t>
        </w:r>
      </w:ins>
      <w:ins w:id="1010" w:author="Richard Bradbury (2025-04-15)" w:date="2025-04-15T14:31:00Z">
        <w:r>
          <w:t>)</w:t>
        </w:r>
      </w:ins>
      <w:ins w:id="1011" w:author="Richard Bradbury (2025-04-15)" w:date="2025-04-15T14:21:00Z">
        <w:r>
          <w:t xml:space="preserve">, the Media Session Handler shall </w:t>
        </w:r>
      </w:ins>
      <w:ins w:id="1012" w:author="Richard Bradbury (2025-05-21)" w:date="2025-05-21T23:44:00Z">
        <w:r w:rsidR="00C12DFA">
          <w:t xml:space="preserve">set the </w:t>
        </w:r>
        <w:r w:rsidR="00C12DFA" w:rsidRPr="00BC1F48">
          <w:rPr>
            <w:rStyle w:val="Codechar"/>
          </w:rPr>
          <w:t>l4S</w:t>
        </w:r>
      </w:ins>
      <w:ins w:id="1013" w:author="Huawei-Qi-0522" w:date="2025-05-22T10:15:00Z">
        <w:r w:rsidR="00C12DFA">
          <w:rPr>
            <w:rStyle w:val="Codechar"/>
          </w:rPr>
          <w:t>Required</w:t>
        </w:r>
      </w:ins>
      <w:ins w:id="1014" w:author="Richard Bradbury (2025-05-21)" w:date="2025-05-21T23:44:00Z">
        <w:r w:rsidR="00C12DFA">
          <w:t xml:space="preserve"> flag to </w:t>
        </w:r>
        <w:r w:rsidR="00C12DFA" w:rsidRPr="00BC1F48">
          <w:rPr>
            <w:rStyle w:val="Codechar"/>
          </w:rPr>
          <w:t>true</w:t>
        </w:r>
        <w:r w:rsidR="00C12DFA">
          <w:t xml:space="preserve"> in the Dynamic Policy resource (see clause 9.3.3.1) when</w:t>
        </w:r>
      </w:ins>
      <w:ins w:id="1015" w:author="Richard Bradbury (2025-04-15)" w:date="2025-04-15T14:23:00Z">
        <w:r>
          <w:t xml:space="preserve"> instantiating the dynamic policy if </w:t>
        </w:r>
      </w:ins>
      <w:ins w:id="1016" w:author="Richard Bradbury (2025-05-21)" w:date="2025-05-21T23:45:00Z">
        <w:r w:rsidR="00C12DFA">
          <w:t xml:space="preserve">and only if </w:t>
        </w:r>
      </w:ins>
      <w:ins w:id="1017" w:author="Richard Bradbury (2025-05-21)" w:date="2025-05-21T23:48:00Z">
        <w:r w:rsidR="00C12DFA">
          <w:t xml:space="preserve">it has determined that </w:t>
        </w:r>
      </w:ins>
      <w:ins w:id="1018" w:author="Huawei-Qi-0520" w:date="2025-05-20T21:02:00Z">
        <w:r w:rsidR="00C12DFA" w:rsidRPr="001C6412">
          <w:t>an L4S-capable media transport stack is present and in use</w:t>
        </w:r>
      </w:ins>
      <w:ins w:id="1019" w:author="Richard Bradbury (2025-05-21)" w:date="2025-05-21T23:45:00Z">
        <w:r w:rsidR="00C12DFA">
          <w:t xml:space="preserve"> by the Media Access Function</w:t>
        </w:r>
      </w:ins>
      <w:ins w:id="1020" w:author="Richard Bradbury (2025-04-15)" w:date="2025-04-15T14:23:00Z">
        <w:r>
          <w:t>.</w:t>
        </w:r>
      </w:ins>
    </w:p>
    <w:p w14:paraId="3F7586E8" w14:textId="70E5DCD8" w:rsidR="00C754A9" w:rsidRDefault="00C12DFA" w:rsidP="00C12DFA">
      <w:pPr>
        <w:keepNext/>
        <w:rPr>
          <w:ins w:id="1021" w:author="Richard Bradbury (2025-04-15)" w:date="2025-04-15T14:20:00Z"/>
        </w:rPr>
      </w:pPr>
      <w:ins w:id="1022" w:author="Richard Bradbury (2025-05-21)" w:date="2025-05-21T23:46:00Z">
        <w:r>
          <w:t xml:space="preserve">If the requested Service Operation Point identifies a Policy Template requiring QoS monitoring functionality (based on information provided in the Policy Template Binding of Service Access Information – see clause 5.3.2.1), the Media Session Handler shall set the </w:t>
        </w:r>
        <w:r w:rsidRPr="00BC1F48">
          <w:rPr>
            <w:rStyle w:val="Codechar"/>
          </w:rPr>
          <w:t>qoSMonitoring</w:t>
        </w:r>
      </w:ins>
      <w:ins w:id="1023" w:author="Huawei-Qi-0522" w:date="2025-05-22T09:58:00Z">
        <w:r>
          <w:rPr>
            <w:rStyle w:val="Codechar"/>
          </w:rPr>
          <w:t>Required</w:t>
        </w:r>
      </w:ins>
      <w:ins w:id="1024" w:author="Richard Bradbury (2025-05-21)" w:date="2025-05-21T23:46:00Z">
        <w:r>
          <w:t xml:space="preserve"> flag to </w:t>
        </w:r>
        <w:r w:rsidRPr="00BC1F48">
          <w:rPr>
            <w:rStyle w:val="Codechar"/>
          </w:rPr>
          <w:t>true</w:t>
        </w:r>
        <w:r>
          <w:t xml:space="preserve"> in the Dynamic Policy resource (see clause 9.3.3.1) when instantiating the dynamic policy if and only if </w:t>
        </w:r>
      </w:ins>
      <w:ins w:id="1025" w:author="Richard Bradbury (2025-05-21)" w:date="2025-05-21T23:47:00Z">
        <w:r>
          <w:t xml:space="preserve">has determined that </w:t>
        </w:r>
      </w:ins>
      <w:ins w:id="1026" w:author="Richard Bradbury (2025-05-21)" w:date="2025-05-21T23:46:00Z">
        <w:r>
          <w:t>the Media Access Function</w:t>
        </w:r>
      </w:ins>
      <w:ins w:id="1027" w:author="Richard Bradbury (2025-05-21)" w:date="2025-05-21T23:47:00Z">
        <w:r>
          <w:t xml:space="preserve"> is capable of consuming QoS monitoring results</w:t>
        </w:r>
      </w:ins>
      <w:ins w:id="1028" w:author="Richard Bradbury (2025-05-21)" w:date="2025-05-21T23:46:00Z">
        <w:r>
          <w:t>.</w:t>
        </w:r>
      </w:ins>
    </w:p>
    <w:p w14:paraId="43E66535" w14:textId="77777777" w:rsidR="00757F7B" w:rsidRDefault="00757F7B" w:rsidP="00C754A9">
      <w:r>
        <w:t>The Media Session Handler conveys the request to the Media AF and provides the corresponding response to the invoker of the method.</w:t>
      </w:r>
    </w:p>
    <w:p w14:paraId="78C588E7" w14:textId="77777777" w:rsidR="00757F7B" w:rsidRDefault="00757F7B" w:rsidP="00757F7B">
      <w:pPr>
        <w:keepNext/>
      </w:pPr>
      <w:r>
        <w:lastRenderedPageBreak/>
        <w:t>The anonymous return value of the method is specified in table 11.3.1.2</w:t>
      </w:r>
      <w:r>
        <w:noBreakHyphen/>
        <w:t>2.</w:t>
      </w:r>
    </w:p>
    <w:p w14:paraId="4D220047" w14:textId="77777777" w:rsidR="00757F7B" w:rsidRDefault="00757F7B" w:rsidP="00757F7B">
      <w:pPr>
        <w:pStyle w:val="TH"/>
      </w:pPr>
      <w:bookmarkStart w:id="1029" w:name="_CRTable11_3_1_22"/>
      <w:r>
        <w:t xml:space="preserve">Table </w:t>
      </w:r>
      <w:bookmarkEnd w:id="1029"/>
      <w:r>
        <w:t xml:space="preserve">11.3.1.2-2: Return value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328"/>
        <w:gridCol w:w="3778"/>
        <w:gridCol w:w="2127"/>
        <w:gridCol w:w="423"/>
        <w:gridCol w:w="7622"/>
      </w:tblGrid>
      <w:tr w:rsidR="00757F7B" w14:paraId="41E4D85F" w14:textId="77777777" w:rsidTr="00C754A9">
        <w:tc>
          <w:tcPr>
            <w:tcW w:w="143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26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754A9">
        <w:tc>
          <w:tcPr>
            <w:tcW w:w="143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745"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48"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2668"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754A9">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745"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754A9">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745"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754A9">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745"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48"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3262D3" w14:paraId="10F69E23" w14:textId="77777777" w:rsidTr="00C754A9">
        <w:trPr>
          <w:ins w:id="1030" w:author="Richard Bradbury [2]" w:date="2025-04-08T15:26:00Z"/>
        </w:trPr>
        <w:tc>
          <w:tcPr>
            <w:tcW w:w="115" w:type="pct"/>
            <w:tcBorders>
              <w:top w:val="single" w:sz="4" w:space="0" w:color="auto"/>
              <w:left w:val="single" w:sz="4" w:space="0" w:color="auto"/>
              <w:bottom w:val="single" w:sz="4" w:space="0" w:color="auto"/>
              <w:right w:val="single" w:sz="4" w:space="0" w:color="auto"/>
            </w:tcBorders>
          </w:tcPr>
          <w:p w14:paraId="20631522" w14:textId="77777777" w:rsidR="003262D3" w:rsidRDefault="003262D3" w:rsidP="003262D3">
            <w:pPr>
              <w:pStyle w:val="TAL"/>
              <w:rPr>
                <w:ins w:id="1031" w:author="Richard Bradbury [2]"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142E8DCC" w14:textId="06830B69" w:rsidR="003262D3" w:rsidRDefault="003262D3" w:rsidP="003262D3">
            <w:pPr>
              <w:pStyle w:val="PL"/>
              <w:rPr>
                <w:ins w:id="1032" w:author="Richard Bradbury [2]" w:date="2025-04-08T15:26:00Z"/>
                <w:rStyle w:val="Codechar"/>
                <w:rFonts w:eastAsia="MS Mincho"/>
              </w:rPr>
            </w:pPr>
            <w:ins w:id="1033" w:author="Richard Bradbury [2]" w:date="2025-04-08T15:25:00Z">
              <w:r>
                <w:rPr>
                  <w:rStyle w:val="Codechar"/>
                </w:rPr>
                <w:t>l</w:t>
              </w:r>
            </w:ins>
            <w:ins w:id="1034" w:author="Huawei-Qi" w:date="2025-04-07T13:07:00Z">
              <w:r>
                <w:rPr>
                  <w:rStyle w:val="Codechar"/>
                </w:rPr>
                <w:t>4SEnabled</w:t>
              </w:r>
            </w:ins>
          </w:p>
        </w:tc>
        <w:tc>
          <w:tcPr>
            <w:tcW w:w="745" w:type="pct"/>
            <w:tcBorders>
              <w:top w:val="single" w:sz="4" w:space="0" w:color="auto"/>
              <w:left w:val="single" w:sz="4" w:space="0" w:color="auto"/>
              <w:bottom w:val="single" w:sz="4" w:space="0" w:color="auto"/>
              <w:right w:val="single" w:sz="4" w:space="0" w:color="auto"/>
            </w:tcBorders>
          </w:tcPr>
          <w:p w14:paraId="590299C8" w14:textId="15F13E98" w:rsidR="003262D3" w:rsidRDefault="005A2A54" w:rsidP="003262D3">
            <w:pPr>
              <w:pStyle w:val="PL"/>
              <w:rPr>
                <w:ins w:id="1035" w:author="Richard Bradbury [2]" w:date="2025-04-08T15:26:00Z"/>
                <w:sz w:val="18"/>
                <w:szCs w:val="18"/>
              </w:rPr>
            </w:pPr>
            <w:ins w:id="1036" w:author="Richard Bradbury [2]" w:date="2025-04-08T16:44:00Z">
              <w:r>
                <w:rPr>
                  <w:sz w:val="18"/>
                  <w:szCs w:val="18"/>
                  <w:lang w:eastAsia="zh-CN"/>
                </w:rPr>
                <w:t>b</w:t>
              </w:r>
            </w:ins>
            <w:ins w:id="1037" w:author="Huawei-Qi" w:date="2025-04-07T13:07: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53D28338" w14:textId="40CFBA96" w:rsidR="003262D3" w:rsidRDefault="003262D3" w:rsidP="003262D3">
            <w:pPr>
              <w:pStyle w:val="TAC"/>
              <w:rPr>
                <w:ins w:id="1038" w:author="Richard Bradbury [2]" w:date="2025-04-08T15:26:00Z"/>
                <w:lang w:eastAsia="ja-JP"/>
              </w:rPr>
            </w:pPr>
            <w:ins w:id="1039" w:author="Huawei-Qi" w:date="2025-04-07T13:07: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4E00D4F5" w14:textId="1C11728C" w:rsidR="003262D3" w:rsidRDefault="003262D3" w:rsidP="003262D3">
            <w:pPr>
              <w:pStyle w:val="TAL"/>
              <w:rPr>
                <w:ins w:id="1040" w:author="Richard Bradbury [2]" w:date="2025-04-08T15:26:00Z"/>
                <w:lang w:eastAsia="ja-JP"/>
              </w:rPr>
            </w:pPr>
            <w:ins w:id="1041" w:author="Huawei-Qi" w:date="2025-04-07T13:07:00Z">
              <w:r>
                <w:rPr>
                  <w:rFonts w:hint="eastAsia"/>
                  <w:lang w:eastAsia="zh-CN"/>
                </w:rPr>
                <w:t>I</w:t>
              </w:r>
              <w:r>
                <w:rPr>
                  <w:lang w:eastAsia="zh-CN"/>
                </w:rPr>
                <w:t xml:space="preserve">ndicates </w:t>
              </w:r>
            </w:ins>
            <w:ins w:id="1042" w:author="Richard Bradbury [2]" w:date="2025-04-08T15:26:00Z">
              <w:r>
                <w:rPr>
                  <w:lang w:eastAsia="zh-CN"/>
                </w:rPr>
                <w:t>w</w:t>
              </w:r>
              <w:r>
                <w:t>hether</w:t>
              </w:r>
            </w:ins>
            <w:ins w:id="1043" w:author="Huawei-Qi" w:date="2025-04-07T13:07:00Z">
              <w:r>
                <w:rPr>
                  <w:lang w:eastAsia="zh-CN"/>
                </w:rPr>
                <w:t xml:space="preserve"> </w:t>
              </w:r>
              <w:commentRangeStart w:id="1044"/>
              <w:commentRangeStart w:id="1045"/>
              <w:commentRangeStart w:id="1046"/>
              <w:commentRangeStart w:id="1047"/>
              <w:r>
                <w:rPr>
                  <w:lang w:eastAsia="zh-CN"/>
                </w:rPr>
                <w:t>ECN Marking for L4S</w:t>
              </w:r>
            </w:ins>
            <w:ins w:id="1048" w:author="Huawei-Qi_0414" w:date="2025-04-14T14:41:00Z">
              <w:r w:rsidR="00792C3C">
                <w:t xml:space="preserve"> function</w:t>
              </w:r>
            </w:ins>
            <w:ins w:id="1049" w:author="Richard Bradbury [2]" w:date="2025-04-14T10:38:00Z">
              <w:r w:rsidR="00BE48FA">
                <w:t>ality</w:t>
              </w:r>
            </w:ins>
            <w:ins w:id="1050" w:author="Huawei-Qi" w:date="2025-04-07T13:07:00Z">
              <w:r>
                <w:rPr>
                  <w:lang w:eastAsia="zh-CN"/>
                </w:rPr>
                <w:t xml:space="preserve"> </w:t>
              </w:r>
            </w:ins>
            <w:ins w:id="1051" w:author="Richard Bradbury [2]" w:date="2025-04-14T10:39:00Z">
              <w:r w:rsidR="00BE48FA">
                <w:rPr>
                  <w:lang w:eastAsia="zh-CN"/>
                </w:rPr>
                <w:t>has been successfully</w:t>
              </w:r>
            </w:ins>
            <w:ins w:id="1052" w:author="Richard Bradbury [2]" w:date="2025-04-08T15:27:00Z">
              <w:r>
                <w:t xml:space="preserve"> </w:t>
              </w:r>
            </w:ins>
            <w:ins w:id="1053" w:author="Richard Bradbury [2]" w:date="2025-04-14T10:40:00Z">
              <w:r w:rsidR="00BE48FA">
                <w:t>activated by both the Media AF and by the Media Access Function</w:t>
              </w:r>
            </w:ins>
            <w:ins w:id="1054" w:author="Richard Bradbury [2]" w:date="2025-04-08T15:27:00Z">
              <w:r>
                <w:t xml:space="preserve"> </w:t>
              </w:r>
            </w:ins>
            <w:commentRangeEnd w:id="1044"/>
            <w:r w:rsidR="00DE2EB0">
              <w:rPr>
                <w:rStyle w:val="ab"/>
                <w:rFonts w:ascii="Times New Roman" w:hAnsi="Times New Roman"/>
              </w:rPr>
              <w:commentReference w:id="1044"/>
            </w:r>
            <w:commentRangeEnd w:id="1045"/>
            <w:r w:rsidR="00407F9D">
              <w:rPr>
                <w:rStyle w:val="ab"/>
                <w:rFonts w:ascii="Times New Roman" w:hAnsi="Times New Roman"/>
              </w:rPr>
              <w:commentReference w:id="1045"/>
            </w:r>
            <w:commentRangeEnd w:id="1046"/>
            <w:r w:rsidR="00073B1B">
              <w:rPr>
                <w:rStyle w:val="ab"/>
                <w:rFonts w:ascii="Times New Roman" w:hAnsi="Times New Roman"/>
              </w:rPr>
              <w:commentReference w:id="1046"/>
            </w:r>
            <w:commentRangeEnd w:id="1047"/>
            <w:r w:rsidR="00415F8E">
              <w:rPr>
                <w:rStyle w:val="ab"/>
                <w:rFonts w:ascii="Times New Roman" w:hAnsi="Times New Roman"/>
              </w:rPr>
              <w:commentReference w:id="1047"/>
            </w:r>
            <w:ins w:id="1055" w:author="Richard Bradbury [2]" w:date="2025-04-08T15:27:00Z">
              <w:r>
                <w:t>for</w:t>
              </w:r>
            </w:ins>
            <w:ins w:id="1056" w:author="Huawei-Qi" w:date="2025-04-07T13:07:00Z">
              <w:r>
                <w:rPr>
                  <w:lang w:eastAsia="zh-CN"/>
                </w:rPr>
                <w:t xml:space="preserve"> the media delivery session</w:t>
              </w:r>
            </w:ins>
            <w:ins w:id="1057" w:author="Huawei-Qi" w:date="2025-04-07T13:08:00Z">
              <w:r>
                <w:rPr>
                  <w:lang w:eastAsia="zh-CN"/>
                </w:rPr>
                <w:t>.</w:t>
              </w:r>
            </w:ins>
          </w:p>
        </w:tc>
      </w:tr>
      <w:tr w:rsidR="003262D3" w14:paraId="21817A8F" w14:textId="77777777" w:rsidTr="00C754A9">
        <w:trPr>
          <w:ins w:id="1058" w:author="Richard Bradbury [2]" w:date="2025-04-08T15:26:00Z"/>
        </w:trPr>
        <w:tc>
          <w:tcPr>
            <w:tcW w:w="115" w:type="pct"/>
            <w:tcBorders>
              <w:top w:val="single" w:sz="4" w:space="0" w:color="auto"/>
              <w:left w:val="single" w:sz="4" w:space="0" w:color="auto"/>
              <w:bottom w:val="single" w:sz="4" w:space="0" w:color="auto"/>
              <w:right w:val="single" w:sz="4" w:space="0" w:color="auto"/>
            </w:tcBorders>
          </w:tcPr>
          <w:p w14:paraId="3FC680B3" w14:textId="77777777" w:rsidR="003262D3" w:rsidRDefault="003262D3" w:rsidP="003262D3">
            <w:pPr>
              <w:pStyle w:val="TAL"/>
              <w:rPr>
                <w:ins w:id="1059" w:author="Richard Bradbury [2]"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3D44206E" w14:textId="4C1CBD6D" w:rsidR="003262D3" w:rsidRDefault="003262D3" w:rsidP="003262D3">
            <w:pPr>
              <w:pStyle w:val="PL"/>
              <w:rPr>
                <w:ins w:id="1060" w:author="Richard Bradbury [2]" w:date="2025-04-08T15:26:00Z"/>
                <w:rStyle w:val="Codechar"/>
                <w:rFonts w:eastAsia="MS Mincho"/>
              </w:rPr>
            </w:pPr>
            <w:ins w:id="1061" w:author="Richard Bradbury [2]" w:date="2025-04-08T15:25:00Z">
              <w:r>
                <w:rPr>
                  <w:rStyle w:val="Codechar"/>
                </w:rPr>
                <w:t>q</w:t>
              </w:r>
            </w:ins>
            <w:ins w:id="1062" w:author="Huawei-Qi" w:date="2025-04-07T13:08:00Z">
              <w:r>
                <w:rPr>
                  <w:rStyle w:val="Codechar"/>
                </w:rPr>
                <w:t>oSMon</w:t>
              </w:r>
            </w:ins>
            <w:ins w:id="1063" w:author="Richard Bradbury [2]" w:date="2025-04-08T15:56:00Z">
              <w:r w:rsidR="001F1F36">
                <w:rPr>
                  <w:rStyle w:val="Codechar"/>
                </w:rPr>
                <w:t>itoring</w:t>
              </w:r>
            </w:ins>
            <w:ins w:id="1064" w:author="Huawei-Qi" w:date="2025-04-07T13:08:00Z">
              <w:r>
                <w:rPr>
                  <w:rStyle w:val="Codechar"/>
                </w:rPr>
                <w:t>Enabled</w:t>
              </w:r>
            </w:ins>
          </w:p>
        </w:tc>
        <w:tc>
          <w:tcPr>
            <w:tcW w:w="745" w:type="pct"/>
            <w:tcBorders>
              <w:top w:val="single" w:sz="4" w:space="0" w:color="auto"/>
              <w:left w:val="single" w:sz="4" w:space="0" w:color="auto"/>
              <w:bottom w:val="single" w:sz="4" w:space="0" w:color="auto"/>
              <w:right w:val="single" w:sz="4" w:space="0" w:color="auto"/>
            </w:tcBorders>
          </w:tcPr>
          <w:p w14:paraId="799CE7C9" w14:textId="187A72D5" w:rsidR="003262D3" w:rsidRDefault="005A2A54" w:rsidP="003262D3">
            <w:pPr>
              <w:pStyle w:val="PL"/>
              <w:rPr>
                <w:ins w:id="1065" w:author="Richard Bradbury [2]" w:date="2025-04-08T15:26:00Z"/>
                <w:sz w:val="18"/>
                <w:szCs w:val="18"/>
              </w:rPr>
            </w:pPr>
            <w:ins w:id="1066" w:author="Richard Bradbury [2]" w:date="2025-04-08T16:44:00Z">
              <w:r>
                <w:rPr>
                  <w:szCs w:val="18"/>
                  <w:lang w:eastAsia="zh-CN"/>
                </w:rPr>
                <w:t>b</w:t>
              </w:r>
            </w:ins>
            <w:ins w:id="1067" w:author="Huawei-Qi" w:date="2025-04-07T13:08: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13750355" w14:textId="60A110AD" w:rsidR="003262D3" w:rsidRDefault="003262D3" w:rsidP="003262D3">
            <w:pPr>
              <w:pStyle w:val="TAC"/>
              <w:rPr>
                <w:ins w:id="1068" w:author="Richard Bradbury [2]" w:date="2025-04-08T15:26:00Z"/>
                <w:lang w:eastAsia="ja-JP"/>
              </w:rPr>
            </w:pPr>
            <w:ins w:id="1069" w:author="Huawei-Qi" w:date="2025-04-07T13:08: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0B0D8A5B" w14:textId="56B47AB7" w:rsidR="003262D3" w:rsidRDefault="003262D3" w:rsidP="003262D3">
            <w:pPr>
              <w:pStyle w:val="TAL"/>
              <w:rPr>
                <w:ins w:id="1070" w:author="Richard Bradbury [2]" w:date="2025-04-08T15:26:00Z"/>
                <w:lang w:eastAsia="ja-JP"/>
              </w:rPr>
            </w:pPr>
            <w:ins w:id="1071" w:author="Huawei-Qi" w:date="2025-04-07T13:08:00Z">
              <w:r>
                <w:rPr>
                  <w:rFonts w:hint="eastAsia"/>
                  <w:lang w:eastAsia="zh-CN"/>
                </w:rPr>
                <w:t>I</w:t>
              </w:r>
              <w:r>
                <w:rPr>
                  <w:lang w:eastAsia="zh-CN"/>
                </w:rPr>
                <w:t xml:space="preserve">ndicates </w:t>
              </w:r>
            </w:ins>
            <w:ins w:id="1072" w:author="Richard Bradbury [2]" w:date="2025-04-08T15:27:00Z">
              <w:r>
                <w:rPr>
                  <w:lang w:eastAsia="zh-CN"/>
                </w:rPr>
                <w:t>w</w:t>
              </w:r>
              <w:r>
                <w:t>hether</w:t>
              </w:r>
            </w:ins>
            <w:ins w:id="1073" w:author="Huawei-Qi" w:date="2025-04-07T13:08:00Z">
              <w:r>
                <w:rPr>
                  <w:lang w:eastAsia="zh-CN"/>
                </w:rPr>
                <w:t xml:space="preserve"> QoS </w:t>
              </w:r>
            </w:ins>
            <w:ins w:id="1074" w:author="Richard Bradbury [2]" w:date="2025-04-08T15:27:00Z">
              <w:r>
                <w:rPr>
                  <w:lang w:eastAsia="zh-CN"/>
                </w:rPr>
                <w:t>m</w:t>
              </w:r>
            </w:ins>
            <w:ins w:id="1075" w:author="Huawei-Qi" w:date="2025-04-07T13:08:00Z">
              <w:r>
                <w:rPr>
                  <w:lang w:eastAsia="zh-CN"/>
                </w:rPr>
                <w:t xml:space="preserve">onitoring </w:t>
              </w:r>
            </w:ins>
            <w:ins w:id="1076" w:author="Richard Bradbury [2]" w:date="2025-04-14T10:39:00Z">
              <w:r w:rsidR="00BE48FA">
                <w:rPr>
                  <w:lang w:eastAsia="zh-CN"/>
                </w:rPr>
                <w:t>has been successfully</w:t>
              </w:r>
            </w:ins>
            <w:ins w:id="1077" w:author="Richard Bradbury [2]" w:date="2025-04-08T15:27:00Z">
              <w:r>
                <w:t xml:space="preserve"> </w:t>
              </w:r>
            </w:ins>
            <w:ins w:id="1078" w:author="Richard Bradbury [2]" w:date="2025-04-14T10:40:00Z">
              <w:r w:rsidR="00BE48FA">
                <w:t>activated by the Media AF</w:t>
              </w:r>
            </w:ins>
            <w:ins w:id="1079" w:author="Richard Bradbury [2]" w:date="2025-04-08T15:27:00Z">
              <w:r>
                <w:t xml:space="preserve"> for</w:t>
              </w:r>
            </w:ins>
            <w:ins w:id="1080" w:author="Huawei-Qi" w:date="2025-04-07T13:08:00Z">
              <w:r>
                <w:rPr>
                  <w:lang w:eastAsia="zh-CN"/>
                </w:rPr>
                <w:t xml:space="preserve"> the media delivery session.</w:t>
              </w:r>
            </w:ins>
          </w:p>
        </w:tc>
      </w:tr>
    </w:tbl>
    <w:p w14:paraId="45DD9508" w14:textId="77777777" w:rsidR="00757F7B" w:rsidRDefault="00757F7B" w:rsidP="00757F7B">
      <w:pPr>
        <w:rPr>
          <w:lang w:eastAsia="en-GB"/>
        </w:rPr>
      </w:pPr>
    </w:p>
    <w:bookmarkEnd w:id="1004"/>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1081" w:name="_CRTable11_3_21"/>
      <w:r>
        <w:t>Table </w:t>
      </w:r>
      <w:bookmarkEnd w:id="1081"/>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70069BF4"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external reference identifier of its Service Operation Point</w:t>
            </w:r>
            <w:ins w:id="1082" w:author="Richard Bradbury (2025-04-15)" w:date="2025-04-15T09:31:00Z">
              <w:r w:rsidR="009F6A09">
                <w:rPr>
                  <w:lang w:eastAsia="ja-JP"/>
                </w:rPr>
                <w:t>,</w:t>
              </w:r>
            </w:ins>
            <w:r>
              <w:rPr>
                <w:lang w:eastAsia="ja-JP"/>
              </w:rPr>
              <w:t xml:space="preserve"> </w:t>
            </w:r>
            <w:del w:id="1083" w:author="Richard Bradbury (2025-04-15)" w:date="2025-04-15T09:31:00Z">
              <w:r w:rsidDel="009F6A09">
                <w:rPr>
                  <w:lang w:eastAsia="ja-JP"/>
                </w:rPr>
                <w:delText xml:space="preserve">and </w:delText>
              </w:r>
            </w:del>
            <w:r>
              <w:rPr>
                <w:lang w:eastAsia="fr-FR"/>
              </w:rPr>
              <w:t>details of applicable Background Data Transfer quotas, if any</w:t>
            </w:r>
            <w:ins w:id="1084" w:author="Richard Bradbury (2025-04-15)" w:date="2025-04-15T09:31:00Z">
              <w:r w:rsidR="009F6A09">
                <w:rPr>
                  <w:lang w:eastAsia="fr-FR"/>
                </w:rPr>
                <w:t>, enablement of ECN marking for L4S functionality, enablement of QoS monitoring and the most recently received QoS monitoring results</w:t>
              </w:r>
            </w:ins>
            <w:r>
              <w:rPr>
                <w:lang w:eastAsia="fr-FR"/>
              </w:rPr>
              <w:t>.</w:t>
            </w:r>
          </w:p>
        </w:tc>
      </w:tr>
    </w:tbl>
    <w:p w14:paraId="7FD3C1C4" w14:textId="77777777" w:rsidR="00757F7B" w:rsidRDefault="00757F7B" w:rsidP="00757F7B">
      <w:pPr>
        <w:rPr>
          <w:lang w:eastAsia="en-GB"/>
        </w:rPr>
      </w:pPr>
    </w:p>
    <w:p w14:paraId="79BD7103" w14:textId="77777777" w:rsidR="00757F7B" w:rsidRDefault="00757F7B" w:rsidP="00757F7B">
      <w:pPr>
        <w:keepNext/>
      </w:pPr>
      <w:r>
        <w:lastRenderedPageBreak/>
        <w:t>Table 11.3.2-2 provides a list of general notification events exposed by the Media Session Handler.</w:t>
      </w:r>
    </w:p>
    <w:p w14:paraId="73A5872F" w14:textId="77777777" w:rsidR="00757F7B" w:rsidRDefault="00757F7B" w:rsidP="00757F7B">
      <w:pPr>
        <w:pStyle w:val="TH"/>
      </w:pPr>
      <w:bookmarkStart w:id="1085" w:name="_CRTable11_3_22"/>
      <w:r>
        <w:t>Table </w:t>
      </w:r>
      <w:bookmarkEnd w:id="1085"/>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3AFEC01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r w:rsidRPr="00407F9D">
              <w:rPr>
                <w:i/>
                <w:iCs/>
                <w:lang w:eastAsia="fr-FR"/>
              </w:rPr>
              <w:t>.</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757F7B" w14:paraId="0399C083" w14:textId="77777777" w:rsidTr="00D21EE1">
        <w:trPr>
          <w:ins w:id="1086"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232C0659" w14:textId="005EBC81" w:rsidR="00757F7B" w:rsidRDefault="00757F7B" w:rsidP="00D21EE1">
            <w:pPr>
              <w:pStyle w:val="TAL"/>
              <w:rPr>
                <w:ins w:id="1087" w:author="Huawei-Qi" w:date="2025-04-07T13:09:00Z"/>
                <w:rStyle w:val="Codechar"/>
                <w:lang w:eastAsia="zh-CN"/>
              </w:rPr>
            </w:pPr>
            <w:ins w:id="1088" w:author="Huawei-Qi" w:date="2025-04-07T13:09:00Z">
              <w:r>
                <w:rPr>
                  <w:rStyle w:val="Codechar"/>
                  <w:rFonts w:hint="eastAsia"/>
                  <w:lang w:eastAsia="zh-CN"/>
                </w:rPr>
                <w:t>L</w:t>
              </w:r>
              <w:r>
                <w:rPr>
                  <w:rStyle w:val="Codechar"/>
                </w:rPr>
                <w:t>4S</w:t>
              </w:r>
            </w:ins>
            <w:ins w:id="1089" w:author="Richard Bradbury [2]" w:date="2025-04-08T15:17:00Z">
              <w:r w:rsidR="00814B55">
                <w:rPr>
                  <w:rStyle w:val="Codechar"/>
                </w:rPr>
                <w:t>_</w:t>
              </w:r>
            </w:ins>
            <w:ins w:id="1090" w:author="Huawei-Qi" w:date="2025-04-07T13:09:00Z">
              <w:r>
                <w:rPr>
                  <w:rStyle w:val="Codechar"/>
                </w:rPr>
                <w:t>E</w:t>
              </w:r>
            </w:ins>
            <w:ins w:id="1091" w:author="Richard Bradbury [2]" w:date="2025-04-08T15:18:00Z">
              <w:r w:rsidR="00814B55">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6AFC5541" w14:textId="364529A6" w:rsidR="00757F7B" w:rsidRDefault="00757F7B" w:rsidP="00D21EE1">
            <w:pPr>
              <w:pStyle w:val="TAL"/>
              <w:rPr>
                <w:ins w:id="1092" w:author="Huawei-Qi" w:date="2025-04-07T13:09:00Z"/>
                <w:lang w:eastAsia="fr-FR"/>
              </w:rPr>
            </w:pPr>
            <w:ins w:id="1093" w:author="Huawei-Qi" w:date="2025-04-07T13:09:00Z">
              <w:r>
                <w:rPr>
                  <w:lang w:eastAsia="fr-FR"/>
                </w:rPr>
                <w:t xml:space="preserve">Triggered when </w:t>
              </w:r>
            </w:ins>
            <w:ins w:id="1094" w:author="Richard Bradbury (2025-05-21)" w:date="2025-05-21T23:54:00Z">
              <w:r w:rsidR="00C12DFA">
                <w:rPr>
                  <w:lang w:eastAsia="fr-FR"/>
                </w:rPr>
                <w:t xml:space="preserve">the Media AF confirms that </w:t>
              </w:r>
            </w:ins>
            <w:ins w:id="1095" w:author="Huawei-Qi" w:date="2025-04-07T13:10:00Z">
              <w:r>
                <w:rPr>
                  <w:lang w:eastAsia="fr-FR"/>
                </w:rPr>
                <w:t>ECN Marking for L4S</w:t>
              </w:r>
            </w:ins>
            <w:ins w:id="1096" w:author="Huawei-Qi" w:date="2025-04-07T13:09:00Z">
              <w:r>
                <w:rPr>
                  <w:lang w:eastAsia="fr-FR"/>
                </w:rPr>
                <w:t xml:space="preserve"> is successfully activated</w:t>
              </w:r>
            </w:ins>
            <w:ins w:id="1097" w:author="Richard Bradbury [2]" w:date="2025-04-08T16:46:00Z">
              <w:r w:rsidR="005A2A54">
                <w:rPr>
                  <w:lang w:eastAsia="fr-FR"/>
                </w:rPr>
                <w:t xml:space="preserve"> </w:t>
              </w:r>
            </w:ins>
            <w:ins w:id="1098" w:author="Richard Bradbury (2025-05-21)" w:date="2025-05-21T23:52:00Z">
              <w:r w:rsidR="00C12DFA">
                <w:rPr>
                  <w:lang w:eastAsia="fr-FR"/>
                </w:rPr>
                <w:t>in the 5G System</w:t>
              </w:r>
            </w:ins>
            <w:ins w:id="1099"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D5F7F0B" w14:textId="3875B939" w:rsidR="00757F7B" w:rsidRDefault="00757F7B" w:rsidP="00D21EE1">
            <w:pPr>
              <w:pStyle w:val="TAL"/>
              <w:rPr>
                <w:ins w:id="1100" w:author="Huawei-Qi" w:date="2025-04-07T13:09:00Z"/>
                <w:lang w:eastAsia="zh-CN"/>
              </w:rPr>
            </w:pPr>
            <w:ins w:id="1101" w:author="Huawei-Qi" w:date="2025-04-07T13:20:00Z">
              <w:r>
                <w:rPr>
                  <w:rFonts w:hint="eastAsia"/>
                  <w:lang w:eastAsia="zh-CN"/>
                </w:rPr>
                <w:t>M</w:t>
              </w:r>
              <w:r>
                <w:rPr>
                  <w:lang w:eastAsia="zh-CN"/>
                </w:rPr>
                <w:t>edia delivery session identifier</w:t>
              </w:r>
              <w:r>
                <w:rPr>
                  <w:rStyle w:val="Codechar"/>
                </w:rPr>
                <w:t>.</w:t>
              </w:r>
            </w:ins>
          </w:p>
        </w:tc>
      </w:tr>
      <w:tr w:rsidR="00757F7B" w14:paraId="7B1FCFBB" w14:textId="77777777" w:rsidTr="00D21EE1">
        <w:trPr>
          <w:ins w:id="1102"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3C7B0A47" w14:textId="775D1673" w:rsidR="00757F7B" w:rsidRDefault="00757F7B" w:rsidP="00D21EE1">
            <w:pPr>
              <w:pStyle w:val="TAL"/>
              <w:rPr>
                <w:ins w:id="1103" w:author="Huawei-Qi" w:date="2025-04-07T13:09:00Z"/>
                <w:rStyle w:val="Codechar"/>
                <w:lang w:eastAsia="zh-CN"/>
              </w:rPr>
            </w:pPr>
            <w:ins w:id="1104" w:author="Huawei-Qi" w:date="2025-04-07T13:10:00Z">
              <w:r>
                <w:rPr>
                  <w:rStyle w:val="Codechar"/>
                  <w:rFonts w:hint="eastAsia"/>
                  <w:lang w:eastAsia="zh-CN"/>
                </w:rPr>
                <w:t>Q</w:t>
              </w:r>
            </w:ins>
            <w:ins w:id="1105" w:author="Richard Bradbury [2]" w:date="2025-04-08T15:18:00Z">
              <w:r w:rsidR="00814B55">
                <w:rPr>
                  <w:rStyle w:val="Codechar"/>
                  <w:lang w:eastAsia="zh-CN"/>
                </w:rPr>
                <w:t>O</w:t>
              </w:r>
            </w:ins>
            <w:ins w:id="1106" w:author="Huawei-Qi" w:date="2025-04-07T13:10:00Z">
              <w:r>
                <w:rPr>
                  <w:rStyle w:val="Codechar"/>
                  <w:lang w:eastAsia="zh-CN"/>
                </w:rPr>
                <w:t>S</w:t>
              </w:r>
            </w:ins>
            <w:ins w:id="1107" w:author="Richard Bradbury [2]" w:date="2025-04-08T15:18:00Z">
              <w:r w:rsidR="00814B55">
                <w:rPr>
                  <w:rStyle w:val="Codechar"/>
                  <w:lang w:eastAsia="zh-CN"/>
                </w:rPr>
                <w:t>_</w:t>
              </w:r>
            </w:ins>
            <w:ins w:id="1108" w:author="Huawei-Qi" w:date="2025-04-07T13:10:00Z">
              <w:r>
                <w:rPr>
                  <w:rStyle w:val="Codechar"/>
                  <w:lang w:eastAsia="zh-CN"/>
                </w:rPr>
                <w:t>M</w:t>
              </w:r>
            </w:ins>
            <w:ins w:id="1109" w:author="Richard Bradbury [2]" w:date="2025-04-08T15:18:00Z">
              <w:r w:rsidR="00814B55">
                <w:rPr>
                  <w:rStyle w:val="Codechar"/>
                  <w:lang w:eastAsia="zh-CN"/>
                </w:rPr>
                <w:t>ONITORING_</w:t>
              </w:r>
            </w:ins>
            <w:ins w:id="1110" w:author="Huawei-Qi" w:date="2025-04-07T13:10:00Z">
              <w:r>
                <w:rPr>
                  <w:rStyle w:val="Codechar"/>
                  <w:lang w:eastAsia="zh-CN"/>
                </w:rPr>
                <w:t>E</w:t>
              </w:r>
            </w:ins>
            <w:ins w:id="1111" w:author="Richard Bradbury [2]" w:date="2025-04-08T15:18:00Z">
              <w:r w:rsidR="00814B55">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57461178" w14:textId="501A5B0C" w:rsidR="00757F7B" w:rsidRDefault="00757F7B" w:rsidP="00D21EE1">
            <w:pPr>
              <w:pStyle w:val="TAL"/>
              <w:rPr>
                <w:ins w:id="1112" w:author="Huawei-Qi" w:date="2025-04-07T13:09:00Z"/>
                <w:lang w:eastAsia="fr-FR"/>
              </w:rPr>
            </w:pPr>
            <w:ins w:id="1113" w:author="Huawei-Qi" w:date="2025-04-07T13:10:00Z">
              <w:r>
                <w:rPr>
                  <w:lang w:eastAsia="fr-FR"/>
                </w:rPr>
                <w:t xml:space="preserve">Triggered when </w:t>
              </w:r>
            </w:ins>
            <w:ins w:id="1114" w:author="Richard Bradbury (2025-05-21)" w:date="2025-05-21T23:53:00Z">
              <w:r w:rsidR="00C12DFA">
                <w:rPr>
                  <w:lang w:eastAsia="fr-FR"/>
                </w:rPr>
                <w:t xml:space="preserve">the Media AF confirms that </w:t>
              </w:r>
            </w:ins>
            <w:ins w:id="1115" w:author="Huawei-Qi" w:date="2025-04-07T13:10:00Z">
              <w:r>
                <w:rPr>
                  <w:lang w:eastAsia="fr-FR"/>
                </w:rPr>
                <w:t xml:space="preserve">QoS monitoring is successfully activated </w:t>
              </w:r>
            </w:ins>
            <w:ins w:id="1116" w:author="Richard Bradbury (2025-05-21)" w:date="2025-05-21T23:52:00Z">
              <w:r w:rsidR="00C12DFA">
                <w:rPr>
                  <w:lang w:eastAsia="fr-FR"/>
                </w:rPr>
                <w:t>in the 5G System</w:t>
              </w:r>
            </w:ins>
            <w:ins w:id="1117" w:author="Richard Bradbury [2]" w:date="2025-04-08T16:47:00Z">
              <w:r w:rsidR="005A2A54">
                <w:rPr>
                  <w:lang w:eastAsia="fr-FR"/>
                </w:rPr>
                <w:t xml:space="preserve"> </w:t>
              </w:r>
            </w:ins>
            <w:ins w:id="1118"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361913F8" w14:textId="59F9E952" w:rsidR="00757F7B" w:rsidRDefault="00757F7B" w:rsidP="00D21EE1">
            <w:pPr>
              <w:pStyle w:val="TAL"/>
              <w:rPr>
                <w:ins w:id="1119" w:author="Huawei-Qi" w:date="2025-04-07T13:09:00Z"/>
                <w:lang w:eastAsia="zh-CN"/>
              </w:rPr>
            </w:pPr>
            <w:ins w:id="1120" w:author="Huawei-Qi" w:date="2025-04-07T13:21:00Z">
              <w:r>
                <w:rPr>
                  <w:rFonts w:hint="eastAsia"/>
                  <w:lang w:eastAsia="zh-CN"/>
                </w:rPr>
                <w:t>M</w:t>
              </w:r>
              <w:r>
                <w:rPr>
                  <w:lang w:eastAsia="zh-CN"/>
                </w:rPr>
                <w:t>edia delivery session identifier</w:t>
              </w:r>
              <w:del w:id="1121" w:author="Huawei-Qi_0414" w:date="2025-04-14T12:01:00Z">
                <w:r w:rsidDel="00407F9D">
                  <w:rPr>
                    <w:lang w:eastAsia="zh-CN"/>
                  </w:rPr>
                  <w:delText>.</w:delText>
                </w:r>
              </w:del>
            </w:ins>
          </w:p>
        </w:tc>
      </w:tr>
      <w:tr w:rsidR="00757F7B" w14:paraId="427E4BC4" w14:textId="77777777" w:rsidTr="00D21EE1">
        <w:trPr>
          <w:ins w:id="1122"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0E713372" w14:textId="03DB96C8" w:rsidR="00757F7B" w:rsidRDefault="00757F7B" w:rsidP="00D21EE1">
            <w:pPr>
              <w:pStyle w:val="TAL"/>
              <w:rPr>
                <w:ins w:id="1123" w:author="Huawei-Qi" w:date="2025-04-07T13:10:00Z"/>
                <w:rStyle w:val="Codechar"/>
                <w:lang w:eastAsia="zh-CN"/>
              </w:rPr>
            </w:pPr>
            <w:ins w:id="1124" w:author="Huawei-Qi" w:date="2025-04-07T13:10:00Z">
              <w:r>
                <w:rPr>
                  <w:rStyle w:val="Codechar"/>
                  <w:rFonts w:hint="eastAsia"/>
                  <w:lang w:eastAsia="zh-CN"/>
                </w:rPr>
                <w:t>Q</w:t>
              </w:r>
            </w:ins>
            <w:ins w:id="1125" w:author="Richard Bradbury [2]" w:date="2025-04-08T15:18:00Z">
              <w:r w:rsidR="00814B55">
                <w:rPr>
                  <w:rStyle w:val="Codechar"/>
                  <w:lang w:eastAsia="zh-CN"/>
                </w:rPr>
                <w:t>O</w:t>
              </w:r>
            </w:ins>
            <w:ins w:id="1126" w:author="Huawei-Qi" w:date="2025-04-07T13:10:00Z">
              <w:r>
                <w:rPr>
                  <w:rStyle w:val="Codechar"/>
                  <w:rFonts w:hint="eastAsia"/>
                  <w:lang w:eastAsia="zh-CN"/>
                </w:rPr>
                <w:t>S</w:t>
              </w:r>
            </w:ins>
            <w:ins w:id="1127" w:author="Richard Bradbury [2]" w:date="2025-04-08T15:18:00Z">
              <w:r w:rsidR="00814B55">
                <w:rPr>
                  <w:rStyle w:val="Codechar"/>
                  <w:lang w:eastAsia="zh-CN"/>
                </w:rPr>
                <w:t>_</w:t>
              </w:r>
            </w:ins>
            <w:ins w:id="1128" w:author="Huawei-Qi" w:date="2025-04-07T13:10:00Z">
              <w:r>
                <w:rPr>
                  <w:rStyle w:val="Codechar"/>
                  <w:lang w:eastAsia="zh-CN"/>
                </w:rPr>
                <w:t>M</w:t>
              </w:r>
            </w:ins>
            <w:ins w:id="1129" w:author="Richard Bradbury [2]" w:date="2025-04-08T15:18:00Z">
              <w:r w:rsidR="00814B55">
                <w:rPr>
                  <w:rStyle w:val="Codechar"/>
                  <w:lang w:eastAsia="zh-CN"/>
                </w:rPr>
                <w:t>ONITORING_</w:t>
              </w:r>
            </w:ins>
            <w:ins w:id="1130" w:author="Huawei-Qi" w:date="2025-04-07T13:10:00Z">
              <w:r>
                <w:rPr>
                  <w:rStyle w:val="Codechar"/>
                  <w:lang w:eastAsia="zh-CN"/>
                </w:rPr>
                <w:t>R</w:t>
              </w:r>
            </w:ins>
            <w:ins w:id="1131" w:author="Richard Bradbury [2]" w:date="2025-04-08T15:19:00Z">
              <w:r w:rsidR="00814B55">
                <w:rPr>
                  <w:rStyle w:val="Codechar"/>
                  <w:lang w:eastAsia="zh-CN"/>
                </w:rPr>
                <w:t>E</w:t>
              </w:r>
              <w:r w:rsidR="00814B55">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ins w:id="1132" w:author="Huawei-Qi" w:date="2025-04-07T13:10:00Z"/>
                <w:lang w:eastAsia="fr-FR"/>
              </w:rPr>
            </w:pPr>
            <w:ins w:id="1133"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5721B089" w14:textId="331CE710" w:rsidR="00757F7B" w:rsidRDefault="00757F7B" w:rsidP="00D21EE1">
            <w:pPr>
              <w:pStyle w:val="TAL"/>
              <w:rPr>
                <w:ins w:id="1134" w:author="Huawei-Qi" w:date="2025-04-07T13:10:00Z"/>
                <w:lang w:eastAsia="zh-CN"/>
              </w:rPr>
            </w:pPr>
            <w:ins w:id="1135" w:author="Huawei-Qi" w:date="2025-04-07T13:21:00Z">
              <w:r>
                <w:rPr>
                  <w:rFonts w:hint="eastAsia"/>
                  <w:lang w:eastAsia="zh-CN"/>
                </w:rPr>
                <w:t>M</w:t>
              </w:r>
              <w:r>
                <w:rPr>
                  <w:lang w:eastAsia="zh-CN"/>
                </w:rPr>
                <w:t>edia delivery session identifier,</w:t>
              </w:r>
            </w:ins>
            <w:ins w:id="1136" w:author="Richard Bradbury [2]" w:date="2025-04-08T15:19:00Z">
              <w:r w:rsidR="00814B55">
                <w:rPr>
                  <w:lang w:eastAsia="zh-CN"/>
                </w:rPr>
                <w:br/>
              </w:r>
            </w:ins>
            <w:ins w:id="1137" w:author="Huawei-Qi" w:date="2025-04-07T13:21:00Z">
              <w:r>
                <w:rPr>
                  <w:lang w:eastAsia="zh-CN"/>
                </w:rPr>
                <w:t>QoS monitoring results.</w:t>
              </w:r>
            </w:ins>
          </w:p>
        </w:tc>
      </w:tr>
    </w:tbl>
    <w:p w14:paraId="022D696F" w14:textId="77777777" w:rsidR="00757F7B" w:rsidRDefault="00757F7B" w:rsidP="00757F7B">
      <w:pPr>
        <w:rPr>
          <w:lang w:eastAsia="en-GB"/>
        </w:rPr>
      </w:pPr>
    </w:p>
    <w:p w14:paraId="233288E3" w14:textId="77777777" w:rsidR="00757F7B" w:rsidRDefault="00757F7B" w:rsidP="00757F7B">
      <w:pPr>
        <w:keepNext/>
      </w:pPr>
      <w:r>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1138" w:name="_CRTable11_3_23"/>
      <w:r>
        <w:t>Table </w:t>
      </w:r>
      <w:bookmarkEnd w:id="1138"/>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5925"/>
        <w:gridCol w:w="2559"/>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r>
              <w:rPr>
                <w:rStyle w:val="Codechar"/>
              </w:rPr>
              <w:t>ERROR_UNAUTHORISED</w:t>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bl>
    <w:p w14:paraId="6C7DEC5A" w14:textId="29F54364" w:rsidR="006F4993" w:rsidRPr="006F4993" w:rsidRDefault="006F4993" w:rsidP="00814B55">
      <w:pPr>
        <w:rPr>
          <w:noProof/>
        </w:rPr>
      </w:pPr>
    </w:p>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Thorsten Lohmar (14th April 2)" w:date="2025-04-14T22:13:00Z" w:initials="TL">
    <w:p w14:paraId="5DFC3C80" w14:textId="77777777" w:rsidR="00DA5B47" w:rsidRDefault="00DA5B47" w:rsidP="00DA5B47">
      <w:pPr>
        <w:pStyle w:val="ac"/>
      </w:pPr>
      <w:r>
        <w:rPr>
          <w:rStyle w:val="ab"/>
        </w:rPr>
        <w:annotationRef/>
      </w:r>
      <w:r>
        <w:t>This clause is “These operations are used by the Media Application Provider to configure Policy Templates</w:t>
      </w:r>
      <w:proofErr w:type="gramStart"/>
      <w:r>
        <w:t>... ”</w:t>
      </w:r>
      <w:proofErr w:type="gramEnd"/>
    </w:p>
    <w:p w14:paraId="30A9D8FC" w14:textId="77777777" w:rsidR="00DA5B47" w:rsidRDefault="00DA5B47" w:rsidP="00DA5B47">
      <w:pPr>
        <w:pStyle w:val="ac"/>
      </w:pPr>
      <w:r>
        <w:t>I guess, that the Media Application Provider is configuring / provisioning the Policy Template in such a way, that the “ECN marking for L4S functionality is enabled.”</w:t>
      </w:r>
    </w:p>
    <w:p w14:paraId="7EF61741" w14:textId="77777777" w:rsidR="00DA5B47" w:rsidRDefault="00DA5B47" w:rsidP="00DA5B47">
      <w:pPr>
        <w:pStyle w:val="ac"/>
      </w:pPr>
    </w:p>
    <w:p w14:paraId="41E72567" w14:textId="77777777" w:rsidR="00DA5B47" w:rsidRDefault="00DA5B47" w:rsidP="00DA5B47">
      <w:pPr>
        <w:pStyle w:val="ac"/>
      </w:pPr>
      <w:r>
        <w:t xml:space="preserve">Anyway, “requires” sounds a bit odd. </w:t>
      </w:r>
    </w:p>
  </w:comment>
  <w:comment w:id="74" w:author="Richard Bradbury (2025-05-21)" w:date="2025-05-22T00:17:00Z" w:initials="RB">
    <w:p w14:paraId="65409155" w14:textId="77777777" w:rsidR="00DA5B47" w:rsidRPr="00D820C4" w:rsidRDefault="00DA5B47" w:rsidP="00DA5B47">
      <w:pPr>
        <w:pStyle w:val="ac"/>
      </w:pPr>
      <w:r>
        <w:rPr>
          <w:rStyle w:val="ab"/>
        </w:rPr>
        <w:annotationRef/>
      </w:r>
      <w:r>
        <w:t>This seems a more reasonable normative statement to write because we are not requiring the RTC AS to support L4S (that’s not been studied yet).</w:t>
      </w:r>
    </w:p>
  </w:comment>
  <w:comment w:id="75" w:author="Richard Bradbury (2025-05-21)" w:date="2025-05-22T00:18:00Z" w:initials="RB">
    <w:p w14:paraId="7914662F" w14:textId="77777777" w:rsidR="00DA5B47" w:rsidRDefault="00DA5B47" w:rsidP="00DA5B47">
      <w:pPr>
        <w:pStyle w:val="ac"/>
      </w:pPr>
      <w:r>
        <w:rPr>
          <w:rStyle w:val="ab"/>
        </w:rPr>
        <w:annotationRef/>
      </w:r>
      <w:r>
        <w:t>I have proposed adding a new clause 5.6 to TS 26.512 to explicitly specify this for the 5GMS System.</w:t>
      </w:r>
    </w:p>
  </w:comment>
  <w:comment w:id="177" w:author="Richard Bradbury" w:date="2025-05-14T06:26:00Z" w:initials="RB">
    <w:p w14:paraId="571BA45C" w14:textId="77777777" w:rsidR="00DA5B47" w:rsidRDefault="00DA5B47" w:rsidP="00DA5B47">
      <w:pPr>
        <w:pStyle w:val="ac"/>
      </w:pPr>
      <w:r>
        <w:rPr>
          <w:rStyle w:val="ab"/>
        </w:rPr>
        <w:annotationRef/>
      </w:r>
      <w:r>
        <w:t>I’m not sure this needs to be signalled in the Policy Template Binding. The Media Session Handler is free to subscribe to asynchronous MQTT notifications and these will contain QoS monitoring results, if available.</w:t>
      </w:r>
    </w:p>
  </w:comment>
  <w:comment w:id="178" w:author="Huawei-Qi-0519" w:date="2025-05-19T09:37:00Z" w:initials="panqi (E)">
    <w:p w14:paraId="5A7D3FE0" w14:textId="77777777" w:rsidR="00DA5B47" w:rsidRPr="00A66C84" w:rsidRDefault="00DA5B47" w:rsidP="00DA5B47">
      <w:pPr>
        <w:pStyle w:val="ac"/>
      </w:pPr>
      <w:r>
        <w:rPr>
          <w:rStyle w:val="ab"/>
        </w:rPr>
        <w:annotationRef/>
      </w:r>
      <w:r>
        <w:rPr>
          <w:lang w:eastAsia="zh-CN"/>
        </w:rPr>
        <w:t xml:space="preserve">MSH needs to understand whether this Policy Template is for QoS monitoring, which has been agreed in </w:t>
      </w:r>
      <w:r>
        <w:rPr>
          <w:rFonts w:hint="eastAsia"/>
          <w:lang w:eastAsia="zh-CN"/>
        </w:rPr>
        <w:t>stage</w:t>
      </w:r>
      <w:r>
        <w:rPr>
          <w:lang w:eastAsia="zh-CN"/>
        </w:rPr>
        <w:t xml:space="preserve"> 2 in TS 26.501.  </w:t>
      </w:r>
    </w:p>
  </w:comment>
  <w:comment w:id="260" w:author="Huawei-Qi_0414" w:date="2025-04-14T20:50:00Z" w:initials="panqi (E)">
    <w:p w14:paraId="779E5A06" w14:textId="77777777" w:rsidR="00E42D6A" w:rsidRDefault="00E42D6A" w:rsidP="00E42D6A">
      <w:pPr>
        <w:pStyle w:val="ac"/>
        <w:rPr>
          <w:lang w:eastAsia="zh-CN"/>
        </w:rPr>
      </w:pPr>
      <w:r>
        <w:rPr>
          <w:rStyle w:val="ab"/>
        </w:rPr>
        <w:annotationRef/>
      </w:r>
      <w:r>
        <w:rPr>
          <w:lang w:eastAsia="zh-CN"/>
        </w:rPr>
        <w:t>Moved the new text here.</w:t>
      </w:r>
    </w:p>
  </w:comment>
  <w:comment w:id="261" w:author="Thorsten Lohmar (14th April 2)" w:date="2025-04-14T22:18:00Z" w:initials="TL">
    <w:p w14:paraId="10F093D1" w14:textId="77777777" w:rsidR="00E42D6A" w:rsidRDefault="00E42D6A" w:rsidP="00E42D6A">
      <w:pPr>
        <w:pStyle w:val="ac"/>
      </w:pPr>
      <w:r>
        <w:rPr>
          <w:rStyle w:val="ab"/>
        </w:rPr>
        <w:annotationRef/>
      </w:r>
      <w:r>
        <w:t>This bullet is about notifications, specifically about BDT. This example seems misplaced.</w:t>
      </w:r>
    </w:p>
  </w:comment>
  <w:comment w:id="262" w:author="Huawei-Qi_0415" w:date="2025-04-15T11:18:00Z" w:initials="panqi (E)">
    <w:p w14:paraId="48554509" w14:textId="57CAFFB3" w:rsidR="0056509D" w:rsidRDefault="0056509D">
      <w:pPr>
        <w:pStyle w:val="ac"/>
        <w:rPr>
          <w:lang w:eastAsia="zh-CN"/>
        </w:rPr>
      </w:pPr>
      <w:r>
        <w:rPr>
          <w:rStyle w:val="ab"/>
        </w:rPr>
        <w:annotationRef/>
      </w:r>
      <w:r>
        <w:rPr>
          <w:lang w:eastAsia="zh-CN"/>
        </w:rPr>
        <w:t>Richard suggested to put it here. Any suggestion?</w:t>
      </w:r>
    </w:p>
  </w:comment>
  <w:comment w:id="263" w:author="Richard Bradbury (2025-04-15)" w:date="2025-04-15T09:13:00Z" w:initials="RB">
    <w:p w14:paraId="4A4B9275" w14:textId="77777777" w:rsidR="002A699C" w:rsidRDefault="00F468DA" w:rsidP="002A699C">
      <w:pPr>
        <w:pStyle w:val="ac"/>
      </w:pPr>
      <w:r>
        <w:rPr>
          <w:rStyle w:val="ab"/>
        </w:rPr>
        <w:annotationRef/>
      </w:r>
      <w:r w:rsidR="002A699C">
        <w:t xml:space="preserve">Much better here, after the paragraph talking about the HTTP response </w:t>
      </w:r>
      <w:proofErr w:type="gramStart"/>
      <w:r w:rsidR="002A699C">
        <w:t>message</w:t>
      </w:r>
      <w:proofErr w:type="gramEnd"/>
      <w:r w:rsidR="002A699C">
        <w:t xml:space="preserve"> we specify how to populate the fields in that response message. Then we go on afterwards to specify the notification mechanism when there is a successful response, followed by the error cases.</w:t>
      </w:r>
    </w:p>
  </w:comment>
  <w:comment w:id="276" w:author="Thorsten Lohmar (14th April 2)" w:date="2025-04-14T22:24:00Z" w:initials="TL">
    <w:p w14:paraId="4DDC3BD6" w14:textId="77777777" w:rsidR="00E42D6A" w:rsidRDefault="00E42D6A" w:rsidP="00E42D6A">
      <w:pPr>
        <w:pStyle w:val="ac"/>
      </w:pPr>
      <w:r>
        <w:rPr>
          <w:rStyle w:val="ab"/>
        </w:rPr>
        <w:annotationRef/>
      </w:r>
      <w:r>
        <w:t>There is no context for “it”. The para before is for BDT.,</w:t>
      </w:r>
    </w:p>
  </w:comment>
  <w:comment w:id="277" w:author="Huawei-Qi_0415" w:date="2025-04-15T12:00:00Z" w:initials="panqi (E)">
    <w:p w14:paraId="656E314C" w14:textId="77777777" w:rsidR="00517896" w:rsidRDefault="00517896">
      <w:pPr>
        <w:pStyle w:val="ac"/>
        <w:rPr>
          <w:rStyle w:val="ab"/>
        </w:rPr>
      </w:pPr>
      <w:r>
        <w:rPr>
          <w:rStyle w:val="ab"/>
        </w:rPr>
        <w:annotationRef/>
      </w:r>
      <w:r w:rsidR="00833713">
        <w:rPr>
          <w:rStyle w:val="ab"/>
        </w:rPr>
        <w:t xml:space="preserve">It is hard to say policy template can support L4S protocol stack. </w:t>
      </w:r>
    </w:p>
    <w:p w14:paraId="43E146E2" w14:textId="1FBC14D5" w:rsidR="00833713" w:rsidRDefault="00833713">
      <w:pPr>
        <w:pStyle w:val="ac"/>
        <w:rPr>
          <w:lang w:eastAsia="zh-CN"/>
        </w:rPr>
      </w:pPr>
      <w:r>
        <w:rPr>
          <w:rStyle w:val="ab"/>
          <w:lang w:eastAsia="zh-CN"/>
        </w:rPr>
        <w:t>“it” here indicates the “Media Access Function” in the later part of this sentence.</w:t>
      </w:r>
    </w:p>
  </w:comment>
  <w:comment w:id="272" w:author="Richard Bradbury [2]" w:date="2025-04-14T10:17:00Z" w:initials="RB">
    <w:p w14:paraId="19646F33" w14:textId="00F6EFDA" w:rsidR="00F8390B" w:rsidRDefault="00F8390B" w:rsidP="00F8390B">
      <w:pPr>
        <w:pStyle w:val="ac"/>
      </w:pPr>
      <w:r>
        <w:rPr>
          <w:rStyle w:val="ab"/>
        </w:rPr>
        <w:annotationRef/>
      </w:r>
      <w:r>
        <w:t>Do we want to make this an optional or mandatory client feature of the Media Access Function in Rel-19?</w:t>
      </w:r>
    </w:p>
  </w:comment>
  <w:comment w:id="273" w:author="Huawei-Qi_0415" w:date="2025-04-15T13:07:00Z" w:initials="panqi (E)">
    <w:p w14:paraId="32AA2726" w14:textId="77777777" w:rsidR="00DF2770" w:rsidRDefault="00DF2770">
      <w:pPr>
        <w:pStyle w:val="ac"/>
        <w:rPr>
          <w:lang w:eastAsia="zh-CN"/>
        </w:rPr>
      </w:pPr>
      <w:r>
        <w:rPr>
          <w:rStyle w:val="ab"/>
        </w:rPr>
        <w:annotationRef/>
      </w:r>
      <w:r>
        <w:rPr>
          <w:lang w:eastAsia="zh-CN"/>
        </w:rPr>
        <w:t>I would prefer to make this mandatory. Then Then Media Access Function can determine whether MAF supports L4S protocol stack based on the availability of this subscription.</w:t>
      </w:r>
    </w:p>
    <w:p w14:paraId="380E5437" w14:textId="58E05F05" w:rsidR="00DF2770" w:rsidRDefault="00DF2770">
      <w:pPr>
        <w:pStyle w:val="ac"/>
        <w:rPr>
          <w:lang w:eastAsia="zh-CN"/>
        </w:rPr>
      </w:pPr>
    </w:p>
  </w:comment>
  <w:comment w:id="285" w:author="Huawei-Qi_0415" w:date="2025-04-15T10:58:00Z" w:initials="panqi (E)">
    <w:p w14:paraId="1E65F33D" w14:textId="226707DC" w:rsidR="00833713" w:rsidRDefault="00E42D6A" w:rsidP="007F452E">
      <w:pPr>
        <w:pStyle w:val="ac"/>
        <w:rPr>
          <w:lang w:eastAsia="zh-CN"/>
        </w:rPr>
      </w:pPr>
      <w:r>
        <w:rPr>
          <w:rStyle w:val="ab"/>
        </w:rPr>
        <w:annotationRef/>
      </w:r>
      <w:r w:rsidR="007F452E">
        <w:rPr>
          <w:lang w:eastAsia="zh-CN"/>
        </w:rPr>
        <w:t xml:space="preserve"> Maybe “shall”. Then Media Access Function can determine whether MAF supports L4S protocol stack based on the availability of this subscription. </w:t>
      </w:r>
    </w:p>
  </w:comment>
  <w:comment w:id="345" w:author="Richard Bradbury [2]" w:date="2025-04-14T19:26:00Z" w:initials="RB">
    <w:p w14:paraId="4F7328B0" w14:textId="77777777" w:rsidR="009C3A43" w:rsidRDefault="009C3A43" w:rsidP="009C3A43">
      <w:pPr>
        <w:pStyle w:val="ac"/>
      </w:pPr>
      <w:r>
        <w:rPr>
          <w:rStyle w:val="ab"/>
        </w:rPr>
        <w:annotationRef/>
      </w:r>
      <w:r>
        <w:t>Replace with “...as specified in clause X of TS 26.512.”</w:t>
      </w:r>
    </w:p>
  </w:comment>
  <w:comment w:id="346" w:author="Huawei-Qi_0415" w:date="2025-04-15T13:16:00Z" w:initials="panqi (E)">
    <w:p w14:paraId="4392BBAC" w14:textId="4C333A6D" w:rsidR="00DF2770" w:rsidRDefault="00DF2770">
      <w:pPr>
        <w:pStyle w:val="ac"/>
        <w:rPr>
          <w:lang w:eastAsia="zh-CN"/>
        </w:rPr>
      </w:pPr>
      <w:r>
        <w:rPr>
          <w:rStyle w:val="ab"/>
        </w:rPr>
        <w:annotationRef/>
      </w:r>
      <w:r>
        <w:rPr>
          <w:lang w:eastAsia="zh-CN"/>
        </w:rPr>
        <w:t>Yes. We need to prepare another CR against 26512.</w:t>
      </w:r>
    </w:p>
  </w:comment>
  <w:comment w:id="348" w:author="Richard Bradbury (2025-04-15)" w:date="2025-04-15T09:16:00Z" w:initials="RB">
    <w:p w14:paraId="0B6DA918" w14:textId="77777777" w:rsidR="002A699C" w:rsidRDefault="002A699C" w:rsidP="002A699C">
      <w:pPr>
        <w:pStyle w:val="ac"/>
      </w:pPr>
      <w:r>
        <w:rPr>
          <w:rStyle w:val="ab"/>
        </w:rPr>
        <w:annotationRef/>
      </w:r>
      <w:r>
        <w:t>(Reference to the new annex proposed by Thomas.)</w:t>
      </w:r>
    </w:p>
  </w:comment>
  <w:comment w:id="431" w:author="Richard Bradbury (2025-05-21)" w:date="2025-05-22T01:28:00Z" w:initials="RB">
    <w:p w14:paraId="50EE0AA8" w14:textId="77777777" w:rsidR="00DA5B47" w:rsidRDefault="00DA5B47" w:rsidP="00DA5B47">
      <w:pPr>
        <w:pStyle w:val="ac"/>
      </w:pPr>
      <w:r>
        <w:rPr>
          <w:rStyle w:val="ab"/>
        </w:rPr>
        <w:annotationRef/>
      </w:r>
      <w:r>
        <w:t>This feels to 5GMS-sepecific for TS 26.510.</w:t>
      </w:r>
    </w:p>
  </w:comment>
  <w:comment w:id="570"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 xml:space="preserve">L4S notifications are send </w:t>
      </w:r>
      <w:proofErr w:type="spellStart"/>
      <w:r>
        <w:t>inband</w:t>
      </w:r>
      <w:proofErr w:type="spellEnd"/>
      <w:r>
        <w:t xml:space="preserve"> and QoS monitoring as the QOS monitoring results.</w:t>
      </w:r>
    </w:p>
  </w:comment>
  <w:comment w:id="571" w:author="Huawei-Qi_0414" w:date="2025-04-14T09:48:00Z" w:initials="panqi (E)">
    <w:p w14:paraId="72A12818" w14:textId="77777777" w:rsidR="00555354" w:rsidRDefault="00555354" w:rsidP="00555354">
      <w:pPr>
        <w:pStyle w:val="ac"/>
        <w:rPr>
          <w:lang w:eastAsia="zh-CN"/>
        </w:rPr>
      </w:pPr>
      <w:r>
        <w:rPr>
          <w:rStyle w:val="ab"/>
        </w:rPr>
        <w:annotationRef/>
      </w:r>
      <w:r>
        <w:rPr>
          <w:lang w:eastAsia="zh-CN"/>
        </w:rPr>
        <w:t>This is to indicate whether the 5GMS AF request to enable L4S or QoS monitoring is accepted or not by the 5GS (</w:t>
      </w:r>
      <w:proofErr w:type="gramStart"/>
      <w:r>
        <w:rPr>
          <w:lang w:eastAsia="zh-CN"/>
        </w:rPr>
        <w:t>i.e.</w:t>
      </w:r>
      <w:proofErr w:type="gramEnd"/>
      <w:r>
        <w:rPr>
          <w:lang w:eastAsia="zh-CN"/>
        </w:rPr>
        <w:t xml:space="preserve"> PCF, NEF)?</w:t>
      </w:r>
    </w:p>
    <w:p w14:paraId="2B8C2724" w14:textId="77777777" w:rsidR="00555354" w:rsidRDefault="00555354" w:rsidP="00555354">
      <w:pPr>
        <w:pStyle w:val="ac"/>
        <w:ind w:leftChars="90" w:left="180"/>
        <w:rPr>
          <w:lang w:eastAsia="zh-CN"/>
        </w:rPr>
      </w:pPr>
    </w:p>
    <w:p w14:paraId="3AC664D3" w14:textId="77777777" w:rsidR="00555354" w:rsidRDefault="00555354" w:rsidP="00555354">
      <w:pPr>
        <w:pStyle w:val="ac"/>
        <w:ind w:leftChars="90" w:left="180"/>
        <w:rPr>
          <w:lang w:eastAsia="zh-CN"/>
        </w:rPr>
      </w:pPr>
      <w:r>
        <w:rPr>
          <w:lang w:eastAsia="zh-CN"/>
        </w:rPr>
        <w:t xml:space="preserve">Another way is leave enablement of L4S or QoS monitoring to part of resource allocation </w:t>
      </w:r>
      <w:proofErr w:type="gramStart"/>
      <w:r>
        <w:rPr>
          <w:lang w:eastAsia="zh-CN"/>
        </w:rPr>
        <w:t>outcome ?</w:t>
      </w:r>
      <w:proofErr w:type="gramEnd"/>
    </w:p>
  </w:comment>
  <w:comment w:id="572" w:author="Richard Bradbury [2]" w:date="2025-04-14T10:23:00Z" w:initials="RB">
    <w:p w14:paraId="6816B6D6" w14:textId="77777777" w:rsidR="00555354" w:rsidRDefault="00555354" w:rsidP="00555354">
      <w:pPr>
        <w:pStyle w:val="ac"/>
      </w:pPr>
      <w:r>
        <w:rPr>
          <w:rStyle w:val="ab"/>
        </w:rPr>
        <w:annotationRef/>
      </w:r>
      <w:r>
        <w:t>...and this status is reflected to the Media Session Handler in the Dynamic Policy instance resource, right?</w:t>
      </w:r>
    </w:p>
  </w:comment>
  <w:comment w:id="573" w:author="Huawei-Qi_0414" w:date="2025-04-14T20:27:00Z" w:initials="panqi (E)">
    <w:p w14:paraId="4A7114D2" w14:textId="77777777" w:rsidR="00555354" w:rsidRDefault="00555354" w:rsidP="00555354">
      <w:pPr>
        <w:pStyle w:val="ac"/>
      </w:pPr>
      <w:r>
        <w:rPr>
          <w:rStyle w:val="ab"/>
        </w:rPr>
        <w:annotationRef/>
      </w:r>
      <w:r>
        <w:rPr>
          <w:rStyle w:val="ab"/>
        </w:rPr>
        <w:annotationRef/>
      </w:r>
      <w:r w:rsidRPr="00A421A0">
        <w:rPr>
          <w:b/>
          <w:bCs/>
        </w:rPr>
        <w:t>From Thorste</w:t>
      </w:r>
      <w:r>
        <w:t>n: This bullet list is about “subscribe for notifications”, being provided via HTTP. The only notification is the QOS monitoring notifications.</w:t>
      </w:r>
    </w:p>
    <w:p w14:paraId="6F389766" w14:textId="77777777" w:rsidR="00555354" w:rsidRDefault="00555354" w:rsidP="00555354">
      <w:pPr>
        <w:pStyle w:val="ac"/>
        <w:ind w:leftChars="90" w:left="180"/>
      </w:pPr>
    </w:p>
    <w:p w14:paraId="69151F76" w14:textId="77777777" w:rsidR="00555354" w:rsidRDefault="00555354" w:rsidP="00555354">
      <w:pPr>
        <w:pStyle w:val="ac"/>
        <w:ind w:leftChars="90" w:left="180"/>
      </w:pPr>
      <w:proofErr w:type="spellStart"/>
      <w:proofErr w:type="gramStart"/>
      <w:r>
        <w:t>Lets</w:t>
      </w:r>
      <w:proofErr w:type="spellEnd"/>
      <w:proofErr w:type="gramEnd"/>
      <w:r>
        <w:t xml:space="preserve"> take this during a call.</w:t>
      </w:r>
    </w:p>
    <w:p w14:paraId="6A64D1FF" w14:textId="77777777" w:rsidR="00555354" w:rsidRPr="00A421A0" w:rsidRDefault="00555354" w:rsidP="00555354">
      <w:pPr>
        <w:pStyle w:val="ac"/>
        <w:ind w:leftChars="90" w:left="180"/>
      </w:pPr>
    </w:p>
  </w:comment>
  <w:comment w:id="574" w:author="Huawei-Qi_0414" w:date="2025-04-14T20:34:00Z" w:initials="panqi (E)">
    <w:p w14:paraId="38D92590" w14:textId="77777777" w:rsidR="00555354" w:rsidRDefault="00555354" w:rsidP="00555354">
      <w:pPr>
        <w:pStyle w:val="ac"/>
        <w:rPr>
          <w:lang w:eastAsia="zh-CN"/>
        </w:rPr>
      </w:pPr>
      <w:r>
        <w:rPr>
          <w:rStyle w:val="ab"/>
        </w:rPr>
        <w:annotationRef/>
      </w:r>
      <w:r>
        <w:rPr>
          <w:lang w:eastAsia="zh-CN"/>
        </w:rPr>
        <w:t>To Richard: yes.</w:t>
      </w:r>
    </w:p>
    <w:p w14:paraId="7D82DDCD" w14:textId="77777777" w:rsidR="00555354" w:rsidRDefault="00555354" w:rsidP="00555354">
      <w:pPr>
        <w:pStyle w:val="ac"/>
        <w:rPr>
          <w:lang w:eastAsia="zh-CN"/>
        </w:rPr>
      </w:pPr>
      <w:r>
        <w:rPr>
          <w:rFonts w:hint="eastAsia"/>
          <w:lang w:eastAsia="zh-CN"/>
        </w:rPr>
        <w:t>T</w:t>
      </w:r>
      <w:r>
        <w:rPr>
          <w:lang w:eastAsia="zh-CN"/>
        </w:rPr>
        <w:t>o Thorsten: QoS monitoring result can be one and the successful activation of L4S or QoS monitoring could be the other.</w:t>
      </w:r>
    </w:p>
  </w:comment>
  <w:comment w:id="575" w:author="Thorsten Lohmar (14th April 2)" w:date="2025-04-14T22:33:00Z" w:initials="TL">
    <w:p w14:paraId="2083EF2B" w14:textId="77777777" w:rsidR="00555354" w:rsidRDefault="00555354" w:rsidP="00555354">
      <w:pPr>
        <w:pStyle w:val="ac"/>
      </w:pPr>
      <w:r>
        <w:rPr>
          <w:rStyle w:val="ab"/>
        </w:rPr>
        <w:annotationRef/>
      </w:r>
      <w:r>
        <w:t xml:space="preserve">Aha, so, 5GC can decline such a QOS monitoring request or L4S enablement request. Thus, it is not a given, that the functionality gets activated, when sending the request. Correct? </w:t>
      </w:r>
    </w:p>
  </w:comment>
  <w:comment w:id="576" w:author="Huawei-Qi_0415" w:date="2025-04-15T13:24:00Z" w:initials="panqi (E)">
    <w:p w14:paraId="1095D34F" w14:textId="4F2A2E6A" w:rsidR="00DC738F" w:rsidRDefault="00DC738F">
      <w:pPr>
        <w:pStyle w:val="ac"/>
        <w:rPr>
          <w:lang w:eastAsia="zh-CN"/>
        </w:rPr>
      </w:pPr>
      <w:r>
        <w:rPr>
          <w:rStyle w:val="ab"/>
        </w:rPr>
        <w:annotationRef/>
      </w:r>
      <w:r>
        <w:rPr>
          <w:lang w:eastAsia="zh-CN"/>
        </w:rPr>
        <w:t>Yes. Even this is successfully activated, the PCF may notify 5GMS AF later once it found L4S is not supported (</w:t>
      </w:r>
      <w:proofErr w:type="gramStart"/>
      <w:r>
        <w:rPr>
          <w:lang w:eastAsia="zh-CN"/>
        </w:rPr>
        <w:t>e.g.</w:t>
      </w:r>
      <w:proofErr w:type="gramEnd"/>
      <w:r>
        <w:rPr>
          <w:lang w:eastAsia="zh-CN"/>
        </w:rPr>
        <w:t xml:space="preserve"> in case of UE handover, the target RAN may be not able to support L4S.)</w:t>
      </w:r>
    </w:p>
  </w:comment>
  <w:comment w:id="617" w:author="Thorsten Lohmar (15th April)" w:date="2025-04-15T11:05:00Z" w:initials="TL">
    <w:p w14:paraId="75AF4F47" w14:textId="77777777" w:rsidR="00F42B93" w:rsidRDefault="00F42B93" w:rsidP="00F42B93">
      <w:pPr>
        <w:pStyle w:val="ac"/>
      </w:pPr>
      <w:r>
        <w:rPr>
          <w:rStyle w:val="ab"/>
        </w:rPr>
        <w:annotationRef/>
      </w:r>
      <w:r>
        <w:t xml:space="preserve">Why is this required? Is the </w:t>
      </w:r>
      <w:proofErr w:type="spellStart"/>
      <w:r>
        <w:t>Nupf</w:t>
      </w:r>
      <w:proofErr w:type="spellEnd"/>
      <w:r>
        <w:t xml:space="preserve"> Event Exposure API limited to Edge Deployments?</w:t>
      </w:r>
    </w:p>
  </w:comment>
  <w:comment w:id="618"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620"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621"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823" w:author="Richard Bradbury (2025-04-15)" w:date="2025-04-15T09:27:00Z" w:initials="RB">
    <w:p w14:paraId="124E29B4" w14:textId="77777777" w:rsidR="009F6A09" w:rsidRDefault="009F6A09" w:rsidP="009F6A09">
      <w:pPr>
        <w:pStyle w:val="ac"/>
      </w:pPr>
      <w:r>
        <w:rPr>
          <w:rStyle w:val="ab"/>
        </w:rPr>
        <w:annotationRef/>
      </w:r>
      <w:r>
        <w:t>Does any configuration need to be provided to the local UPF?</w:t>
      </w:r>
    </w:p>
  </w:comment>
  <w:comment w:id="824" w:author="Huawei-Qi_0415" w:date="2025-04-15T18:55:00Z" w:initials="panqi (E)">
    <w:p w14:paraId="3913D1B2" w14:textId="57F6B5BB" w:rsidR="00F31906" w:rsidRDefault="00F31906">
      <w:pPr>
        <w:pStyle w:val="ac"/>
        <w:rPr>
          <w:lang w:eastAsia="zh-CN"/>
        </w:rPr>
      </w:pPr>
      <w:r>
        <w:rPr>
          <w:rStyle w:val="ab"/>
        </w:rPr>
        <w:annotationRef/>
      </w:r>
      <w:r>
        <w:rPr>
          <w:rStyle w:val="ab"/>
        </w:rPr>
        <w:t>Yes and no. The UPF will be configured by the SMF which is triggered by PCF. However, the UPF doesn’t need direct configuration from 5GMS AF.</w:t>
      </w:r>
    </w:p>
  </w:comment>
  <w:comment w:id="947" w:author="Thorsten Lohmar" w:date="2025-04-11T16:17:00Z" w:initials="TL">
    <w:p w14:paraId="707B45D1" w14:textId="730D0C8C" w:rsidR="00504E18" w:rsidRDefault="00504E18" w:rsidP="00504E18">
      <w:pPr>
        <w:pStyle w:val="ac"/>
      </w:pPr>
      <w:r>
        <w:rPr>
          <w:rStyle w:val="ab"/>
        </w:rPr>
        <w:annotationRef/>
      </w:r>
      <w:r>
        <w:t xml:space="preserve">Do we need this result here? </w:t>
      </w:r>
    </w:p>
    <w:p w14:paraId="5B688C1C" w14:textId="77777777" w:rsidR="00504E18" w:rsidRDefault="00504E18" w:rsidP="00504E18">
      <w:pPr>
        <w:pStyle w:val="ac"/>
        <w:ind w:leftChars="90" w:left="180"/>
      </w:pPr>
      <w:r>
        <w:t>I though, that the results are provided by MQTT.</w:t>
      </w:r>
    </w:p>
  </w:comment>
  <w:comment w:id="948" w:author="Richard Bradbury [2]" w:date="2025-04-11T17:10:00Z" w:initials="RB">
    <w:p w14:paraId="238DFDF2" w14:textId="77777777" w:rsidR="00623FE1" w:rsidRDefault="00623FE1" w:rsidP="00623FE1">
      <w:pPr>
        <w:pStyle w:val="ac"/>
      </w:pPr>
      <w:r>
        <w:rPr>
          <w:rStyle w:val="ab"/>
        </w:rPr>
        <w:annotationRef/>
      </w:r>
      <w:r>
        <w:t>The MQTT mechanism delivers this Dynamic Policy Instance data structure, so yes.</w:t>
      </w:r>
    </w:p>
  </w:comment>
  <w:comment w:id="949" w:author="Huawei-Qi_0414" w:date="2025-04-14T11:34:00Z" w:initials="panqi (E)">
    <w:p w14:paraId="5ABE624A" w14:textId="77777777" w:rsidR="001D275C" w:rsidRDefault="001D275C">
      <w:pPr>
        <w:pStyle w:val="ac"/>
        <w:rPr>
          <w:lang w:eastAsia="zh-CN"/>
        </w:rPr>
      </w:pPr>
      <w:r>
        <w:rPr>
          <w:rStyle w:val="ab"/>
        </w:rPr>
        <w:annotationRef/>
      </w:r>
      <w:r>
        <w:rPr>
          <w:lang w:eastAsia="zh-CN"/>
        </w:rPr>
        <w:t xml:space="preserve">yes. Then the question is whether the results should be available in the </w:t>
      </w:r>
      <w:proofErr w:type="spellStart"/>
      <w:r w:rsidRPr="001D275C">
        <w:rPr>
          <w:i/>
          <w:iCs/>
          <w:lang w:eastAsia="zh-CN"/>
        </w:rPr>
        <w:t>DynamicPolicy</w:t>
      </w:r>
      <w:proofErr w:type="spellEnd"/>
      <w:r>
        <w:rPr>
          <w:lang w:eastAsia="zh-CN"/>
        </w:rPr>
        <w:t xml:space="preserve"> resource or 5GMS AF only forwards the results from PCF/NEF/UPF to media Session Handler directly?</w:t>
      </w:r>
    </w:p>
    <w:p w14:paraId="11101E6A" w14:textId="746F10A1" w:rsidR="001D275C" w:rsidRDefault="001D275C">
      <w:pPr>
        <w:pStyle w:val="ac"/>
        <w:ind w:leftChars="90" w:left="180"/>
        <w:rPr>
          <w:lang w:eastAsia="zh-CN"/>
        </w:rPr>
      </w:pPr>
      <w:r>
        <w:rPr>
          <w:lang w:eastAsia="zh-CN"/>
        </w:rPr>
        <w:t>No strong opinion here.</w:t>
      </w:r>
    </w:p>
  </w:comment>
  <w:comment w:id="950" w:author="Richard Bradbury [2]" w:date="2025-04-14T10:38:00Z" w:initials="RB">
    <w:p w14:paraId="50479EB6" w14:textId="77777777" w:rsidR="00BE48FA" w:rsidRDefault="00BE48FA" w:rsidP="00BE48FA">
      <w:pPr>
        <w:pStyle w:val="ac"/>
      </w:pPr>
      <w:r>
        <w:rPr>
          <w:rStyle w:val="ab"/>
        </w:rPr>
        <w:annotationRef/>
      </w:r>
      <w:r>
        <w:t>(Don’t understand this choice yet.)</w:t>
      </w:r>
    </w:p>
  </w:comment>
  <w:comment w:id="951" w:author="Huawei-Qi_0414" w:date="2025-04-14T20:30:00Z" w:initials="panqi (E)">
    <w:p w14:paraId="4CBC4004" w14:textId="41A7E9AF" w:rsidR="001B0D7D" w:rsidRDefault="001B0D7D" w:rsidP="001B0D7D">
      <w:pPr>
        <w:pStyle w:val="ac"/>
      </w:pPr>
      <w:r>
        <w:rPr>
          <w:rStyle w:val="ab"/>
        </w:rPr>
        <w:annotationRef/>
      </w:r>
      <w:r w:rsidRPr="001B0D7D">
        <w:rPr>
          <w:b/>
          <w:bCs/>
        </w:rPr>
        <w:t>From Thorsten:</w:t>
      </w:r>
      <w:r>
        <w:t xml:space="preserve"> So, we allow the QOS Monitoring Result to be polled as well, but only the most recent report. </w:t>
      </w:r>
    </w:p>
    <w:p w14:paraId="6CF0C892" w14:textId="77777777" w:rsidR="001B0D7D" w:rsidRDefault="001B0D7D" w:rsidP="001B0D7D">
      <w:pPr>
        <w:pStyle w:val="ac"/>
        <w:ind w:leftChars="90" w:left="180"/>
      </w:pPr>
    </w:p>
    <w:p w14:paraId="4D0871C5" w14:textId="6C4B7130" w:rsidR="001B0D7D" w:rsidRDefault="001B0D7D" w:rsidP="001B0D7D">
      <w:pPr>
        <w:pStyle w:val="ac"/>
        <w:ind w:leftChars="90" w:left="180"/>
      </w:pPr>
      <w:r>
        <w:t>What is the benefit of duplicating?</w:t>
      </w:r>
    </w:p>
  </w:comment>
  <w:comment w:id="952" w:author="Huawei-Qi_0414" w:date="2025-04-14T20:32:00Z" w:initials="panqi (E)">
    <w:p w14:paraId="5902D6D8" w14:textId="35BD9952" w:rsidR="001B0D7D" w:rsidRDefault="001B0D7D">
      <w:pPr>
        <w:pStyle w:val="ac"/>
      </w:pPr>
      <w:r>
        <w:rPr>
          <w:rStyle w:val="ab"/>
          <w:rFonts w:hint="eastAsia"/>
          <w:lang w:eastAsia="zh-CN"/>
        </w:rPr>
        <w:t>Fi</w:t>
      </w:r>
      <w:r>
        <w:rPr>
          <w:rStyle w:val="ab"/>
        </w:rPr>
        <w:t xml:space="preserve">ne to remove this. </w:t>
      </w:r>
    </w:p>
  </w:comment>
  <w:comment w:id="953" w:author="Richard Bradbury [2]" w:date="2025-04-14T19:42:00Z" w:initials="RB">
    <w:p w14:paraId="3E6A4D68" w14:textId="77777777" w:rsidR="008C0509" w:rsidRDefault="008C0509" w:rsidP="008C0509">
      <w:pPr>
        <w:pStyle w:val="ac"/>
      </w:pPr>
      <w:r>
        <w:rPr>
          <w:rStyle w:val="ab"/>
        </w:rPr>
        <w:annotationRef/>
      </w:r>
      <w:r>
        <w:t>I think it’s important to retain this. Reinstated.</w:t>
      </w:r>
    </w:p>
  </w:comment>
  <w:comment w:id="954" w:author="Huawei-Qi_0415" w:date="2025-04-15T18:53:00Z" w:initials="panqi (E)">
    <w:p w14:paraId="0CC5C6CA" w14:textId="77777777" w:rsidR="00F42B93" w:rsidRDefault="00F42B93" w:rsidP="00F42B93">
      <w:pPr>
        <w:pStyle w:val="ac"/>
      </w:pPr>
      <w:r>
        <w:rPr>
          <w:rStyle w:val="ab"/>
        </w:rPr>
        <w:annotationRef/>
      </w:r>
      <w:r w:rsidRPr="00F42B93">
        <w:rPr>
          <w:rFonts w:hint="eastAsia"/>
          <w:b/>
          <w:bCs/>
          <w:lang w:eastAsia="zh-CN"/>
        </w:rPr>
        <w:t>From</w:t>
      </w:r>
      <w:r w:rsidRPr="00F42B93">
        <w:rPr>
          <w:b/>
          <w:bCs/>
        </w:rPr>
        <w:t xml:space="preserve"> Thorsten:</w:t>
      </w:r>
      <w:r>
        <w:t xml:space="preserve"> </w:t>
      </w:r>
      <w:r>
        <w:rPr>
          <w:rStyle w:val="ab"/>
        </w:rPr>
        <w:annotationRef/>
      </w:r>
      <w:r>
        <w:t>Sorry, I still don’t understand whether we duplicate information...</w:t>
      </w:r>
    </w:p>
    <w:p w14:paraId="5E76DABE" w14:textId="1A67E776" w:rsidR="00F42B93" w:rsidRPr="00F42B93" w:rsidRDefault="00F42B93">
      <w:pPr>
        <w:pStyle w:val="ac"/>
      </w:pPr>
    </w:p>
  </w:comment>
  <w:comment w:id="955" w:author="Huawei-Qi_0415" w:date="2025-04-15T18:53:00Z" w:initials="panqi (E)">
    <w:p w14:paraId="38471F85" w14:textId="68F49049" w:rsidR="00F42B93" w:rsidRDefault="00F42B93">
      <w:pPr>
        <w:pStyle w:val="ac"/>
        <w:rPr>
          <w:lang w:eastAsia="zh-CN"/>
        </w:rPr>
      </w:pPr>
      <w:r>
        <w:rPr>
          <w:rStyle w:val="ab"/>
        </w:rPr>
        <w:annotationRef/>
      </w:r>
      <w:r>
        <w:rPr>
          <w:lang w:eastAsia="zh-CN"/>
        </w:rPr>
        <w:t>No need to duplicate in my view. The reason to keep it here is the a</w:t>
      </w:r>
      <w:r w:rsidRPr="00F42B93">
        <w:rPr>
          <w:lang w:eastAsia="zh-CN"/>
        </w:rPr>
        <w:t>synchronous</w:t>
      </w:r>
      <w:r>
        <w:rPr>
          <w:lang w:eastAsia="zh-CN"/>
        </w:rPr>
        <w:t xml:space="preserve"> notification to the MSH.</w:t>
      </w:r>
    </w:p>
  </w:comment>
  <w:comment w:id="1044" w:author="Thorsten Lohmar" w:date="2025-04-11T16:21:00Z" w:initials="TL">
    <w:p w14:paraId="324233FD" w14:textId="77777777" w:rsidR="00266E0B" w:rsidRDefault="00DE2EB0" w:rsidP="00266E0B">
      <w:pPr>
        <w:pStyle w:val="ac"/>
      </w:pPr>
      <w:r>
        <w:rPr>
          <w:rStyle w:val="ab"/>
        </w:rPr>
        <w:annotationRef/>
      </w:r>
      <w:r w:rsidR="00266E0B">
        <w:t xml:space="preserve">Phrasing: The MAF needs to enable ECN by setting the </w:t>
      </w:r>
      <w:proofErr w:type="gramStart"/>
      <w:r w:rsidR="00266E0B">
        <w:t>ECT(</w:t>
      </w:r>
      <w:proofErr w:type="gramEnd"/>
      <w:r w:rsidR="00266E0B">
        <w:t xml:space="preserve">1). </w:t>
      </w:r>
    </w:p>
  </w:comment>
  <w:comment w:id="1045" w:author="Huawei-Qi_0414" w:date="2025-04-14T11:53:00Z" w:initials="panqi (E)">
    <w:p w14:paraId="54978293" w14:textId="7B466E79" w:rsidR="00407F9D" w:rsidRDefault="00407F9D">
      <w:pPr>
        <w:pStyle w:val="ac"/>
        <w:rPr>
          <w:lang w:eastAsia="zh-CN"/>
        </w:rPr>
      </w:pPr>
      <w:r>
        <w:rPr>
          <w:rStyle w:val="ab"/>
        </w:rPr>
        <w:annotationRef/>
      </w:r>
      <w:r>
        <w:rPr>
          <w:rStyle w:val="ab"/>
        </w:rPr>
        <w:t xml:space="preserve">Once L4S marking enabled in the 5G system, the client/server can enable L4S by setting </w:t>
      </w:r>
      <w:proofErr w:type="gramStart"/>
      <w:r>
        <w:rPr>
          <w:rStyle w:val="ab"/>
        </w:rPr>
        <w:t>ECT(</w:t>
      </w:r>
      <w:proofErr w:type="gramEnd"/>
      <w:r>
        <w:rPr>
          <w:rStyle w:val="ab"/>
        </w:rPr>
        <w:t>1). I think we can put it in a more general place</w:t>
      </w:r>
      <w:r w:rsidR="00327FB5">
        <w:rPr>
          <w:rStyle w:val="ab"/>
        </w:rPr>
        <w:t xml:space="preserve">, </w:t>
      </w:r>
      <w:proofErr w:type="gramStart"/>
      <w:r w:rsidR="00327FB5">
        <w:rPr>
          <w:rStyle w:val="ab"/>
        </w:rPr>
        <w:t>i.e.</w:t>
      </w:r>
      <w:proofErr w:type="gramEnd"/>
      <w:r w:rsidR="00327FB5">
        <w:rPr>
          <w:rStyle w:val="ab"/>
        </w:rPr>
        <w:t xml:space="preserve"> clause 5.4.3</w:t>
      </w:r>
      <w:r>
        <w:rPr>
          <w:rStyle w:val="ab"/>
        </w:rPr>
        <w:t xml:space="preserve">. Besides, I guess we </w:t>
      </w:r>
      <w:r w:rsidR="00327FB5">
        <w:rPr>
          <w:rStyle w:val="ab"/>
        </w:rPr>
        <w:t xml:space="preserve">may </w:t>
      </w:r>
      <w:r>
        <w:rPr>
          <w:rStyle w:val="ab"/>
        </w:rPr>
        <w:t>also need such description in stage2 specs.</w:t>
      </w:r>
      <w:r>
        <w:rPr>
          <w:lang w:eastAsia="zh-CN"/>
        </w:rPr>
        <w:t xml:space="preserve"> </w:t>
      </w:r>
    </w:p>
  </w:comment>
  <w:comment w:id="1046" w:author="Richard Bradbury [2]" w:date="2025-04-14T20:02:00Z" w:initials="RB">
    <w:p w14:paraId="33D2C9AD" w14:textId="77777777" w:rsidR="00073B1B" w:rsidRDefault="00073B1B" w:rsidP="00073B1B">
      <w:pPr>
        <w:pStyle w:val="ac"/>
      </w:pPr>
      <w:r>
        <w:rPr>
          <w:rStyle w:val="ab"/>
        </w:rPr>
        <w:annotationRef/>
      </w:r>
      <w:r>
        <w:t xml:space="preserve">The specifics of setting </w:t>
      </w:r>
      <w:proofErr w:type="gramStart"/>
      <w:r>
        <w:t>ECT(</w:t>
      </w:r>
      <w:proofErr w:type="gramEnd"/>
      <w:r>
        <w:t>1) are a media plane concern, so belong in TS 26.512, not here in TS 26.510.</w:t>
      </w:r>
    </w:p>
  </w:comment>
  <w:comment w:id="1047" w:author="Huawei-Qi_0415" w:date="2025-04-15T13:34:00Z" w:initials="panqi (E)">
    <w:p w14:paraId="1B3C387D" w14:textId="3F437A88" w:rsidR="00415F8E" w:rsidRDefault="00415F8E">
      <w:pPr>
        <w:pStyle w:val="ac"/>
        <w:rPr>
          <w:lang w:eastAsia="zh-CN"/>
        </w:rPr>
      </w:pPr>
      <w:r>
        <w:rPr>
          <w:rStyle w:val="ab"/>
        </w:rPr>
        <w:annotationRef/>
      </w:r>
      <w:r>
        <w:rPr>
          <w:lang w:eastAsia="zh-CN"/>
        </w:rPr>
        <w:t>Yes. CR against 26512 is needed for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72567" w15:done="1"/>
  <w15:commentEx w15:paraId="65409155" w15:done="1"/>
  <w15:commentEx w15:paraId="7914662F" w15:paraIdParent="65409155" w15:done="1"/>
  <w15:commentEx w15:paraId="571BA45C" w15:done="1"/>
  <w15:commentEx w15:paraId="5A7D3FE0" w15:paraIdParent="571BA45C" w15:done="1"/>
  <w15:commentEx w15:paraId="779E5A06" w15:done="1"/>
  <w15:commentEx w15:paraId="10F093D1" w15:paraIdParent="779E5A06" w15:done="1"/>
  <w15:commentEx w15:paraId="48554509" w15:paraIdParent="779E5A06" w15:done="1"/>
  <w15:commentEx w15:paraId="4A4B9275" w15:paraIdParent="779E5A06" w15:done="1"/>
  <w15:commentEx w15:paraId="4DDC3BD6" w15:done="1"/>
  <w15:commentEx w15:paraId="43E146E2" w15:paraIdParent="4DDC3BD6" w15:done="1"/>
  <w15:commentEx w15:paraId="19646F33" w15:done="1"/>
  <w15:commentEx w15:paraId="380E5437" w15:paraIdParent="19646F33" w15:done="1"/>
  <w15:commentEx w15:paraId="1E65F33D" w15:done="1"/>
  <w15:commentEx w15:paraId="4F7328B0" w15:done="1"/>
  <w15:commentEx w15:paraId="4392BBAC" w15:paraIdParent="4F7328B0" w15:done="1"/>
  <w15:commentEx w15:paraId="0B6DA918" w15:done="1"/>
  <w15:commentEx w15:paraId="50EE0AA8" w15:done="1"/>
  <w15:commentEx w15:paraId="65F49265" w15:done="1"/>
  <w15:commentEx w15:paraId="3AC664D3" w15:paraIdParent="65F49265" w15:done="1"/>
  <w15:commentEx w15:paraId="6816B6D6" w15:paraIdParent="65F49265" w15:done="1"/>
  <w15:commentEx w15:paraId="6A64D1FF" w15:paraIdParent="65F49265" w15:done="1"/>
  <w15:commentEx w15:paraId="7D82DDCD" w15:paraIdParent="65F49265" w15:done="1"/>
  <w15:commentEx w15:paraId="2083EF2B" w15:paraIdParent="65F49265" w15:done="1"/>
  <w15:commentEx w15:paraId="1095D34F" w15:paraIdParent="65F49265" w15:done="1"/>
  <w15:commentEx w15:paraId="75AF4F47" w15:done="0"/>
  <w15:commentEx w15:paraId="608E6164" w15:paraIdParent="75AF4F47" w15:done="0"/>
  <w15:commentEx w15:paraId="2C062A6E" w15:done="0"/>
  <w15:commentEx w15:paraId="7F516234" w15:paraIdParent="2C062A6E" w15:done="0"/>
  <w15:commentEx w15:paraId="124E29B4" w15:done="1"/>
  <w15:commentEx w15:paraId="3913D1B2" w15:paraIdParent="124E29B4" w15:done="1"/>
  <w15:commentEx w15:paraId="5B688C1C" w15:done="1"/>
  <w15:commentEx w15:paraId="238DFDF2" w15:paraIdParent="5B688C1C" w15:done="1"/>
  <w15:commentEx w15:paraId="11101E6A" w15:paraIdParent="5B688C1C" w15:done="1"/>
  <w15:commentEx w15:paraId="50479EB6" w15:paraIdParent="5B688C1C" w15:done="1"/>
  <w15:commentEx w15:paraId="4D0871C5" w15:paraIdParent="5B688C1C" w15:done="1"/>
  <w15:commentEx w15:paraId="5902D6D8" w15:paraIdParent="5B688C1C" w15:done="1"/>
  <w15:commentEx w15:paraId="3E6A4D68" w15:paraIdParent="5B688C1C" w15:done="1"/>
  <w15:commentEx w15:paraId="5E76DABE" w15:paraIdParent="5B688C1C" w15:done="1"/>
  <w15:commentEx w15:paraId="38471F85" w15:paraIdParent="5B688C1C" w15:done="1"/>
  <w15:commentEx w15:paraId="324233FD" w15:done="1"/>
  <w15:commentEx w15:paraId="54978293" w15:paraIdParent="324233FD" w15:done="1"/>
  <w15:commentEx w15:paraId="33D2C9AD" w15:paraIdParent="324233FD" w15:done="1"/>
  <w15:commentEx w15:paraId="1B3C387D" w15:paraIdParent="324233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5058F3" w16cex:dateUtc="2025-04-14T20:13:00Z"/>
  <w16cex:commentExtensible w16cex:durableId="20F3A62A" w16cex:dateUtc="2025-05-21T15:17:00Z"/>
  <w16cex:commentExtensible w16cex:durableId="12D95258" w16cex:dateUtc="2025-05-21T15:18:00Z"/>
  <w16cex:commentExtensible w16cex:durableId="2258B6C9" w16cex:dateUtc="2025-05-14T05:26:00Z"/>
  <w16cex:commentExtensible w16cex:durableId="2BD57A5E" w16cex:dateUtc="2025-05-19T00:37:00Z"/>
  <w16cex:commentExtensible w16cex:durableId="2BA8B958" w16cex:dateUtc="2025-04-14T12:50:00Z"/>
  <w16cex:commentExtensible w16cex:durableId="28EA7ED4" w16cex:dateUtc="2025-04-14T20:18:00Z"/>
  <w16cex:commentExtensible w16cex:durableId="2BA8BEE9" w16cex:dateUtc="2025-04-15T03:18:00Z"/>
  <w16cex:commentExtensible w16cex:durableId="6CF76994" w16cex:dateUtc="2025-04-15T08:13:00Z"/>
  <w16cex:commentExtensible w16cex:durableId="7D50B24C" w16cex:dateUtc="2025-04-14T20:24:00Z"/>
  <w16cex:commentExtensible w16cex:durableId="2BA8C8F0" w16cex:dateUtc="2025-04-15T04:00:00Z"/>
  <w16cex:commentExtensible w16cex:durableId="1E0429A5" w16cex:dateUtc="2025-04-14T09:17:00Z"/>
  <w16cex:commentExtensible w16cex:durableId="2BA8D874" w16cex:dateUtc="2025-04-15T05:07:00Z"/>
  <w16cex:commentExtensible w16cex:durableId="2BA8BA3C" w16cex:dateUtc="2025-04-15T02:58:00Z"/>
  <w16cex:commentExtensible w16cex:durableId="60E53E4A" w16cex:dateUtc="2025-04-14T18:26:00Z"/>
  <w16cex:commentExtensible w16cex:durableId="2BA8DAB9" w16cex:dateUtc="2025-04-15T05:16:00Z"/>
  <w16cex:commentExtensible w16cex:durableId="38318185" w16cex:dateUtc="2025-04-15T08:16:00Z"/>
  <w16cex:commentExtensible w16cex:durableId="2431B36E" w16cex:dateUtc="2025-05-21T16:28:00Z"/>
  <w16cex:commentExtensible w16cex:durableId="2A0AF4AC" w16cex:dateUtc="2025-04-11T14:09:00Z"/>
  <w16cex:commentExtensible w16cex:durableId="2BA75854" w16cex:dateUtc="2025-04-14T01:48:00Z"/>
  <w16cex:commentExtensible w16cex:durableId="3F08235B" w16cex:dateUtc="2025-04-14T09:23:00Z"/>
  <w16cex:commentExtensible w16cex:durableId="2BA7EE2F" w16cex:dateUtc="2025-04-14T12:27:00Z"/>
  <w16cex:commentExtensible w16cex:durableId="2BA7EFC3" w16cex:dateUtc="2025-04-14T12:34:00Z"/>
  <w16cex:commentExtensible w16cex:durableId="0F5F89C9" w16cex:dateUtc="2025-04-14T20:33:00Z"/>
  <w16cex:commentExtensible w16cex:durableId="2BA8DCA9" w16cex:dateUtc="2025-04-15T05:24: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208B4281" w16cex:dateUtc="2025-04-15T08:27:00Z"/>
  <w16cex:commentExtensible w16cex:durableId="2BA92A2D" w16cex:dateUtc="2025-04-15T10:55:00Z"/>
  <w16cex:commentExtensible w16cex:durableId="1F82E6EE" w16cex:dateUtc="2025-04-11T14:17:00Z"/>
  <w16cex:commentExtensible w16cex:durableId="07865D9C" w16cex:dateUtc="2025-04-11T16:10:00Z"/>
  <w16cex:commentExtensible w16cex:durableId="2BA7713F" w16cex:dateUtc="2025-04-14T03:34:00Z"/>
  <w16cex:commentExtensible w16cex:durableId="4D9F559B" w16cex:dateUtc="2025-04-14T09:38:00Z"/>
  <w16cex:commentExtensible w16cex:durableId="2BA7EED1" w16cex:dateUtc="2025-04-14T12:30:00Z"/>
  <w16cex:commentExtensible w16cex:durableId="2BA7EF50" w16cex:dateUtc="2025-04-14T12:32:00Z"/>
  <w16cex:commentExtensible w16cex:durableId="7BFFF23B" w16cex:dateUtc="2025-04-14T18:42:00Z"/>
  <w16cex:commentExtensible w16cex:durableId="2BA929A0" w16cex:dateUtc="2025-04-15T10:53:00Z"/>
  <w16cex:commentExtensible w16cex:durableId="2BA929B1" w16cex:dateUtc="2025-04-15T10:53:00Z"/>
  <w16cex:commentExtensible w16cex:durableId="60FD4248" w16cex:dateUtc="2025-04-11T14:21:00Z"/>
  <w16cex:commentExtensible w16cex:durableId="2BA775CD" w16cex:dateUtc="2025-04-14T03:53:00Z"/>
  <w16cex:commentExtensible w16cex:durableId="5928B78D" w16cex:dateUtc="2025-04-14T19:02:00Z"/>
  <w16cex:commentExtensible w16cex:durableId="2BA8DEE6" w16cex:dateUtc="2025-04-15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72567" w16cid:durableId="585058F3"/>
  <w16cid:commentId w16cid:paraId="65409155" w16cid:durableId="20F3A62A"/>
  <w16cid:commentId w16cid:paraId="7914662F" w16cid:durableId="12D95258"/>
  <w16cid:commentId w16cid:paraId="571BA45C" w16cid:durableId="2258B6C9"/>
  <w16cid:commentId w16cid:paraId="5A7D3FE0" w16cid:durableId="2BD57A5E"/>
  <w16cid:commentId w16cid:paraId="779E5A06" w16cid:durableId="2BA8B958"/>
  <w16cid:commentId w16cid:paraId="10F093D1" w16cid:durableId="28EA7ED4"/>
  <w16cid:commentId w16cid:paraId="48554509" w16cid:durableId="2BA8BEE9"/>
  <w16cid:commentId w16cid:paraId="4A4B9275" w16cid:durableId="6CF76994"/>
  <w16cid:commentId w16cid:paraId="4DDC3BD6" w16cid:durableId="7D50B24C"/>
  <w16cid:commentId w16cid:paraId="43E146E2" w16cid:durableId="2BA8C8F0"/>
  <w16cid:commentId w16cid:paraId="19646F33" w16cid:durableId="1E0429A5"/>
  <w16cid:commentId w16cid:paraId="380E5437" w16cid:durableId="2BA8D874"/>
  <w16cid:commentId w16cid:paraId="1E65F33D" w16cid:durableId="2BA8BA3C"/>
  <w16cid:commentId w16cid:paraId="4F7328B0" w16cid:durableId="60E53E4A"/>
  <w16cid:commentId w16cid:paraId="4392BBAC" w16cid:durableId="2BA8DAB9"/>
  <w16cid:commentId w16cid:paraId="0B6DA918" w16cid:durableId="38318185"/>
  <w16cid:commentId w16cid:paraId="50EE0AA8" w16cid:durableId="2431B36E"/>
  <w16cid:commentId w16cid:paraId="65F49265" w16cid:durableId="2A0AF4AC"/>
  <w16cid:commentId w16cid:paraId="3AC664D3" w16cid:durableId="2BA75854"/>
  <w16cid:commentId w16cid:paraId="6816B6D6" w16cid:durableId="3F08235B"/>
  <w16cid:commentId w16cid:paraId="6A64D1FF" w16cid:durableId="2BA7EE2F"/>
  <w16cid:commentId w16cid:paraId="7D82DDCD" w16cid:durableId="2BA7EFC3"/>
  <w16cid:commentId w16cid:paraId="2083EF2B" w16cid:durableId="0F5F89C9"/>
  <w16cid:commentId w16cid:paraId="1095D34F" w16cid:durableId="2BA8DCA9"/>
  <w16cid:commentId w16cid:paraId="75AF4F47" w16cid:durableId="5DBF1B46"/>
  <w16cid:commentId w16cid:paraId="608E6164" w16cid:durableId="2BA928C5"/>
  <w16cid:commentId w16cid:paraId="2C062A6E" w16cid:durableId="50BB1C4B"/>
  <w16cid:commentId w16cid:paraId="7F516234" w16cid:durableId="2BA92BD4"/>
  <w16cid:commentId w16cid:paraId="124E29B4" w16cid:durableId="208B4281"/>
  <w16cid:commentId w16cid:paraId="3913D1B2" w16cid:durableId="2BA92A2D"/>
  <w16cid:commentId w16cid:paraId="5B688C1C" w16cid:durableId="1F82E6EE"/>
  <w16cid:commentId w16cid:paraId="238DFDF2" w16cid:durableId="07865D9C"/>
  <w16cid:commentId w16cid:paraId="11101E6A" w16cid:durableId="2BA7713F"/>
  <w16cid:commentId w16cid:paraId="50479EB6" w16cid:durableId="4D9F559B"/>
  <w16cid:commentId w16cid:paraId="4D0871C5" w16cid:durableId="2BA7EED1"/>
  <w16cid:commentId w16cid:paraId="5902D6D8" w16cid:durableId="2BA7EF50"/>
  <w16cid:commentId w16cid:paraId="3E6A4D68" w16cid:durableId="7BFFF23B"/>
  <w16cid:commentId w16cid:paraId="5E76DABE" w16cid:durableId="2BA929A0"/>
  <w16cid:commentId w16cid:paraId="38471F85" w16cid:durableId="2BA929B1"/>
  <w16cid:commentId w16cid:paraId="324233FD" w16cid:durableId="60FD4248"/>
  <w16cid:commentId w16cid:paraId="54978293" w16cid:durableId="2BA775CD"/>
  <w16cid:commentId w16cid:paraId="33D2C9AD" w16cid:durableId="5928B78D"/>
  <w16cid:commentId w16cid:paraId="1B3C387D" w16cid:durableId="2BA8DE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2F36" w14:textId="77777777" w:rsidR="00AE1D33" w:rsidRDefault="00AE1D33">
      <w:r>
        <w:separator/>
      </w:r>
    </w:p>
  </w:endnote>
  <w:endnote w:type="continuationSeparator" w:id="0">
    <w:p w14:paraId="03C914C2" w14:textId="77777777" w:rsidR="00AE1D33" w:rsidRDefault="00AE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FC00" w14:textId="77777777" w:rsidR="00AE1D33" w:rsidRDefault="00AE1D33">
      <w:r>
        <w:separator/>
      </w:r>
    </w:p>
  </w:footnote>
  <w:footnote w:type="continuationSeparator" w:id="0">
    <w:p w14:paraId="2790E761" w14:textId="77777777" w:rsidR="00AE1D33" w:rsidRDefault="00AE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3B49" w14:textId="77777777" w:rsidR="00995CD9" w:rsidRDefault="00995CD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Huawei-Qi">
    <w15:presenceInfo w15:providerId="None" w15:userId="Huawei-Qi"/>
  </w15:person>
  <w15:person w15:author="Richard Bradbury">
    <w15:presenceInfo w15:providerId="None" w15:userId="Richard Bradbury"/>
  </w15:person>
  <w15:person w15:author="Huawei-Qi-0519">
    <w15:presenceInfo w15:providerId="None" w15:userId="Huawei-Qi-0519"/>
  </w15:person>
  <w15:person w15:author="Huawei-Qi_0414">
    <w15:presenceInfo w15:providerId="None" w15:userId="Huawei-Qi_0414"/>
  </w15:person>
  <w15:person w15:author="Richard Bradbury (2025-05-21)">
    <w15:presenceInfo w15:providerId="None" w15:userId="Richard Bradbury (2025-05-21)"/>
  </w15:person>
  <w15:person w15:author="Huawei-Qi-0521">
    <w15:presenceInfo w15:providerId="None" w15:userId="Huawei-Qi-0521"/>
  </w15:person>
  <w15:person w15:author="Thorsten Lohmar (14th April 2)">
    <w15:presenceInfo w15:providerId="None" w15:userId="Thorsten Lohmar (14th April 2)"/>
  </w15:person>
  <w15:person w15:author="Richard Bradbury [2]">
    <w15:presenceInfo w15:providerId="AD" w15:userId="S::richard.bradbury@bbc.co.uk::126e7c2a-16ed-4d55-8b97-e9998f478cbf"/>
  </w15:person>
  <w15:person w15:author="Richard Bradbury (2025-04-15)">
    <w15:presenceInfo w15:providerId="None" w15:userId="Richard Bradbury (2025-04-15)"/>
  </w15:person>
  <w15:person w15:author="Huawei-Qi-0522">
    <w15:presenceInfo w15:providerId="None" w15:userId="Huawei-Qi-0522"/>
  </w15:person>
  <w15:person w15:author="Huawei-Qi_0415">
    <w15:presenceInfo w15:providerId="None" w15:userId="Huawei-Qi_0415"/>
  </w15:person>
  <w15:person w15:author="Huawei-Qi-0520">
    <w15:presenceInfo w15:providerId="None" w15:userId="Huawei-Qi-0520"/>
  </w15:person>
  <w15:person w15:author="Thorsten Lohmar (15th April)">
    <w15:presenceInfo w15:providerId="None" w15:userId="Thorsten Lohmar (15th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DB"/>
    <w:rsid w:val="00030901"/>
    <w:rsid w:val="00031741"/>
    <w:rsid w:val="0004651E"/>
    <w:rsid w:val="0005428C"/>
    <w:rsid w:val="0006534B"/>
    <w:rsid w:val="0007000D"/>
    <w:rsid w:val="00071B58"/>
    <w:rsid w:val="00073B1B"/>
    <w:rsid w:val="00076434"/>
    <w:rsid w:val="0007735B"/>
    <w:rsid w:val="0008024B"/>
    <w:rsid w:val="00094272"/>
    <w:rsid w:val="000A6394"/>
    <w:rsid w:val="000B3D7A"/>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0006"/>
    <w:rsid w:val="00134E80"/>
    <w:rsid w:val="00145D43"/>
    <w:rsid w:val="001550B5"/>
    <w:rsid w:val="00174C8C"/>
    <w:rsid w:val="00185FDA"/>
    <w:rsid w:val="00192C46"/>
    <w:rsid w:val="001A08B3"/>
    <w:rsid w:val="001A7B60"/>
    <w:rsid w:val="001B0D7D"/>
    <w:rsid w:val="001B1FD5"/>
    <w:rsid w:val="001B52F0"/>
    <w:rsid w:val="001B7A65"/>
    <w:rsid w:val="001C0CD7"/>
    <w:rsid w:val="001D275C"/>
    <w:rsid w:val="001D5F2B"/>
    <w:rsid w:val="001E41F3"/>
    <w:rsid w:val="001F1F36"/>
    <w:rsid w:val="001F7D57"/>
    <w:rsid w:val="00201D45"/>
    <w:rsid w:val="00211549"/>
    <w:rsid w:val="0023346B"/>
    <w:rsid w:val="00234DBE"/>
    <w:rsid w:val="0025360F"/>
    <w:rsid w:val="0026004D"/>
    <w:rsid w:val="002640DD"/>
    <w:rsid w:val="00266E0B"/>
    <w:rsid w:val="00273A8B"/>
    <w:rsid w:val="00275D12"/>
    <w:rsid w:val="00283C32"/>
    <w:rsid w:val="00284FEB"/>
    <w:rsid w:val="002860C4"/>
    <w:rsid w:val="00287216"/>
    <w:rsid w:val="00292E7E"/>
    <w:rsid w:val="002A40B2"/>
    <w:rsid w:val="002A4CCD"/>
    <w:rsid w:val="002A699C"/>
    <w:rsid w:val="002A7D08"/>
    <w:rsid w:val="002B5741"/>
    <w:rsid w:val="002D44C5"/>
    <w:rsid w:val="002D636C"/>
    <w:rsid w:val="002E0D43"/>
    <w:rsid w:val="002E3A1F"/>
    <w:rsid w:val="002E472E"/>
    <w:rsid w:val="002E695C"/>
    <w:rsid w:val="00305409"/>
    <w:rsid w:val="00312923"/>
    <w:rsid w:val="003262D3"/>
    <w:rsid w:val="00327B63"/>
    <w:rsid w:val="00327FB5"/>
    <w:rsid w:val="00330E08"/>
    <w:rsid w:val="003329D5"/>
    <w:rsid w:val="00343DC8"/>
    <w:rsid w:val="003477F5"/>
    <w:rsid w:val="00352DEA"/>
    <w:rsid w:val="003609EF"/>
    <w:rsid w:val="0036231A"/>
    <w:rsid w:val="00365F83"/>
    <w:rsid w:val="00374DD4"/>
    <w:rsid w:val="003759CD"/>
    <w:rsid w:val="0038553C"/>
    <w:rsid w:val="00393D26"/>
    <w:rsid w:val="0039501C"/>
    <w:rsid w:val="003E1A36"/>
    <w:rsid w:val="003F44E7"/>
    <w:rsid w:val="0040333A"/>
    <w:rsid w:val="00407F9D"/>
    <w:rsid w:val="00410371"/>
    <w:rsid w:val="0041269F"/>
    <w:rsid w:val="00415F8E"/>
    <w:rsid w:val="004242F1"/>
    <w:rsid w:val="00436428"/>
    <w:rsid w:val="004411F6"/>
    <w:rsid w:val="00443191"/>
    <w:rsid w:val="0045498D"/>
    <w:rsid w:val="004578E7"/>
    <w:rsid w:val="00493A94"/>
    <w:rsid w:val="00496D9F"/>
    <w:rsid w:val="004B75B7"/>
    <w:rsid w:val="004D126A"/>
    <w:rsid w:val="004D336B"/>
    <w:rsid w:val="004E590D"/>
    <w:rsid w:val="00500B1F"/>
    <w:rsid w:val="00504E18"/>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41AB"/>
    <w:rsid w:val="005E4811"/>
    <w:rsid w:val="00604ED2"/>
    <w:rsid w:val="00605EB5"/>
    <w:rsid w:val="00614B0D"/>
    <w:rsid w:val="00621188"/>
    <w:rsid w:val="00623FE1"/>
    <w:rsid w:val="006255F1"/>
    <w:rsid w:val="006257ED"/>
    <w:rsid w:val="0064661C"/>
    <w:rsid w:val="00653DE4"/>
    <w:rsid w:val="00656D3D"/>
    <w:rsid w:val="00665C47"/>
    <w:rsid w:val="006706AB"/>
    <w:rsid w:val="006770AE"/>
    <w:rsid w:val="00682FB8"/>
    <w:rsid w:val="00686F7F"/>
    <w:rsid w:val="00691912"/>
    <w:rsid w:val="00691FEB"/>
    <w:rsid w:val="00695808"/>
    <w:rsid w:val="006B46FB"/>
    <w:rsid w:val="006D3C6E"/>
    <w:rsid w:val="006D7DF5"/>
    <w:rsid w:val="006E1F1A"/>
    <w:rsid w:val="006E21FB"/>
    <w:rsid w:val="006E60AF"/>
    <w:rsid w:val="006F4993"/>
    <w:rsid w:val="00731200"/>
    <w:rsid w:val="00757F7B"/>
    <w:rsid w:val="00761D9B"/>
    <w:rsid w:val="007814C2"/>
    <w:rsid w:val="0078387F"/>
    <w:rsid w:val="00785EA4"/>
    <w:rsid w:val="00792342"/>
    <w:rsid w:val="00792C3C"/>
    <w:rsid w:val="007977A8"/>
    <w:rsid w:val="007B512A"/>
    <w:rsid w:val="007B6F73"/>
    <w:rsid w:val="007C2097"/>
    <w:rsid w:val="007D6A07"/>
    <w:rsid w:val="007F2DCC"/>
    <w:rsid w:val="007F452E"/>
    <w:rsid w:val="007F7259"/>
    <w:rsid w:val="008040A8"/>
    <w:rsid w:val="00813799"/>
    <w:rsid w:val="00814B55"/>
    <w:rsid w:val="008279FA"/>
    <w:rsid w:val="00833713"/>
    <w:rsid w:val="0084559A"/>
    <w:rsid w:val="0084625F"/>
    <w:rsid w:val="008626E7"/>
    <w:rsid w:val="00870EE7"/>
    <w:rsid w:val="0087163A"/>
    <w:rsid w:val="00883A7F"/>
    <w:rsid w:val="008863B9"/>
    <w:rsid w:val="008955E0"/>
    <w:rsid w:val="008A45A6"/>
    <w:rsid w:val="008B160A"/>
    <w:rsid w:val="008B4535"/>
    <w:rsid w:val="008C0509"/>
    <w:rsid w:val="008D3CCC"/>
    <w:rsid w:val="008D5ED4"/>
    <w:rsid w:val="008E038E"/>
    <w:rsid w:val="008E112B"/>
    <w:rsid w:val="008E55A8"/>
    <w:rsid w:val="008F3789"/>
    <w:rsid w:val="008F686C"/>
    <w:rsid w:val="00902D29"/>
    <w:rsid w:val="009148DE"/>
    <w:rsid w:val="0092223B"/>
    <w:rsid w:val="00924132"/>
    <w:rsid w:val="00933820"/>
    <w:rsid w:val="00940F33"/>
    <w:rsid w:val="00941E30"/>
    <w:rsid w:val="00944260"/>
    <w:rsid w:val="009539D3"/>
    <w:rsid w:val="0097227A"/>
    <w:rsid w:val="009777D9"/>
    <w:rsid w:val="00991B88"/>
    <w:rsid w:val="00995757"/>
    <w:rsid w:val="00995CD9"/>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7671C"/>
    <w:rsid w:val="00A83148"/>
    <w:rsid w:val="00A8576E"/>
    <w:rsid w:val="00AA2CBC"/>
    <w:rsid w:val="00AB4DD2"/>
    <w:rsid w:val="00AC5820"/>
    <w:rsid w:val="00AD1CD8"/>
    <w:rsid w:val="00AE1004"/>
    <w:rsid w:val="00AE1D33"/>
    <w:rsid w:val="00AE7E78"/>
    <w:rsid w:val="00B03348"/>
    <w:rsid w:val="00B03671"/>
    <w:rsid w:val="00B075D4"/>
    <w:rsid w:val="00B20A4D"/>
    <w:rsid w:val="00B223B6"/>
    <w:rsid w:val="00B258BB"/>
    <w:rsid w:val="00B45514"/>
    <w:rsid w:val="00B45716"/>
    <w:rsid w:val="00B65D93"/>
    <w:rsid w:val="00B67B97"/>
    <w:rsid w:val="00B75156"/>
    <w:rsid w:val="00B95DC1"/>
    <w:rsid w:val="00B964C5"/>
    <w:rsid w:val="00B968C8"/>
    <w:rsid w:val="00BA3EC5"/>
    <w:rsid w:val="00BA51D9"/>
    <w:rsid w:val="00BB5DFC"/>
    <w:rsid w:val="00BD279D"/>
    <w:rsid w:val="00BD30B6"/>
    <w:rsid w:val="00BD6BB8"/>
    <w:rsid w:val="00BE18BB"/>
    <w:rsid w:val="00BE48FA"/>
    <w:rsid w:val="00C12DFA"/>
    <w:rsid w:val="00C169F6"/>
    <w:rsid w:val="00C16C5C"/>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3B2B"/>
    <w:rsid w:val="00D44D5B"/>
    <w:rsid w:val="00D50255"/>
    <w:rsid w:val="00D57427"/>
    <w:rsid w:val="00D66520"/>
    <w:rsid w:val="00D71C60"/>
    <w:rsid w:val="00D80788"/>
    <w:rsid w:val="00D84AE9"/>
    <w:rsid w:val="00D92EB7"/>
    <w:rsid w:val="00DA2703"/>
    <w:rsid w:val="00DA341A"/>
    <w:rsid w:val="00DA5B47"/>
    <w:rsid w:val="00DB726E"/>
    <w:rsid w:val="00DC738F"/>
    <w:rsid w:val="00DE2EB0"/>
    <w:rsid w:val="00DE34CF"/>
    <w:rsid w:val="00DE3A15"/>
    <w:rsid w:val="00DF2770"/>
    <w:rsid w:val="00E0023E"/>
    <w:rsid w:val="00E13F3D"/>
    <w:rsid w:val="00E308C5"/>
    <w:rsid w:val="00E34898"/>
    <w:rsid w:val="00E42D6A"/>
    <w:rsid w:val="00E61ADE"/>
    <w:rsid w:val="00E63074"/>
    <w:rsid w:val="00E65C6F"/>
    <w:rsid w:val="00E91A2C"/>
    <w:rsid w:val="00E93CAB"/>
    <w:rsid w:val="00EB09B7"/>
    <w:rsid w:val="00EB71AC"/>
    <w:rsid w:val="00EC7413"/>
    <w:rsid w:val="00EE7D7C"/>
    <w:rsid w:val="00EF276D"/>
    <w:rsid w:val="00EF6A2F"/>
    <w:rsid w:val="00F25D98"/>
    <w:rsid w:val="00F27EC3"/>
    <w:rsid w:val="00F300FB"/>
    <w:rsid w:val="00F31906"/>
    <w:rsid w:val="00F35289"/>
    <w:rsid w:val="00F42B93"/>
    <w:rsid w:val="00F468DA"/>
    <w:rsid w:val="00F8390B"/>
    <w:rsid w:val="00FA542C"/>
    <w:rsid w:val="00FB03C8"/>
    <w:rsid w:val="00FB6386"/>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A5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2.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4.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11983</Words>
  <Characters>69668</Characters>
  <Application>Microsoft Office Word</Application>
  <DocSecurity>0</DocSecurity>
  <Lines>580</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Huawei-Qi-0530</cp:lastModifiedBy>
  <cp:revision>2</cp:revision>
  <cp:lastPrinted>1900-01-01T00:00:00Z</cp:lastPrinted>
  <dcterms:created xsi:type="dcterms:W3CDTF">2025-06-04T09:20:00Z</dcterms:created>
  <dcterms:modified xsi:type="dcterms:W3CDTF">2025-06-04T09:20:00Z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1748265334</vt:lpwstr>
  </property>
</Properties>
</file>